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03A8E6" w14:textId="77777777" w:rsidR="00255ADC" w:rsidRDefault="00255ADC" w:rsidP="00616CDD">
      <w:pPr>
        <w:rPr>
          <w:rFonts w:eastAsiaTheme="minorHAnsi" w:cs="CenturyGothic"/>
          <w:b/>
          <w:bCs/>
          <w:sz w:val="24"/>
          <w:szCs w:val="24"/>
          <w:lang w:val="de-DE" w:eastAsia="en-US"/>
        </w:rPr>
      </w:pPr>
    </w:p>
    <w:p w14:paraId="5658085B" w14:textId="32A2B05B" w:rsidR="00616CDD" w:rsidRPr="008E048A" w:rsidRDefault="00616CDD" w:rsidP="008E048A">
      <w:pPr>
        <w:rPr>
          <w:rFonts w:eastAsiaTheme="minorHAnsi" w:cs="CenturyGothic"/>
          <w:b/>
          <w:bCs/>
          <w:sz w:val="24"/>
          <w:szCs w:val="24"/>
          <w:lang w:val="de-DE" w:eastAsia="en-US"/>
        </w:rPr>
      </w:pPr>
      <w:r w:rsidRPr="00616CDD">
        <w:rPr>
          <w:rFonts w:eastAsiaTheme="minorHAnsi" w:cs="CenturyGothic"/>
          <w:b/>
          <w:bCs/>
          <w:sz w:val="24"/>
          <w:szCs w:val="24"/>
          <w:lang w:val="de-DE" w:eastAsia="en-US"/>
        </w:rPr>
        <w:t>MEDIENINFORMATION</w:t>
      </w:r>
    </w:p>
    <w:p w14:paraId="0A456E58" w14:textId="77777777" w:rsidR="00616CDD" w:rsidRDefault="00616CDD" w:rsidP="000B5A9E">
      <w:pPr>
        <w:spacing w:line="240" w:lineRule="auto"/>
        <w:rPr>
          <w:rFonts w:eastAsiaTheme="minorHAnsi" w:cs="CenturyGothic"/>
          <w:sz w:val="18"/>
          <w:szCs w:val="18"/>
          <w:lang w:val="de-DE" w:eastAsia="en-US"/>
        </w:rPr>
      </w:pPr>
    </w:p>
    <w:p w14:paraId="0B907580" w14:textId="77777777" w:rsidR="00C45B2E" w:rsidRPr="00616CDD" w:rsidRDefault="00C45B2E" w:rsidP="000B5A9E">
      <w:pPr>
        <w:spacing w:line="240" w:lineRule="auto"/>
        <w:rPr>
          <w:rFonts w:eastAsiaTheme="minorHAnsi" w:cs="CenturyGothic"/>
          <w:sz w:val="18"/>
          <w:szCs w:val="18"/>
          <w:lang w:val="de-DE" w:eastAsia="en-US"/>
        </w:rPr>
      </w:pPr>
    </w:p>
    <w:p w14:paraId="3F1ECB61" w14:textId="77777777" w:rsidR="004063C6" w:rsidRDefault="004063C6" w:rsidP="004063C6">
      <w:pPr>
        <w:spacing w:line="240" w:lineRule="auto"/>
        <w:rPr>
          <w:rFonts w:eastAsiaTheme="minorHAnsi" w:cs="CenturyGothic"/>
          <w:b/>
          <w:bCs/>
          <w:sz w:val="32"/>
          <w:szCs w:val="32"/>
          <w:lang w:eastAsia="en-US"/>
        </w:rPr>
      </w:pPr>
      <w:r w:rsidRPr="004063C6">
        <w:rPr>
          <w:rFonts w:eastAsiaTheme="minorHAnsi" w:cs="CenturyGothic"/>
          <w:b/>
          <w:bCs/>
          <w:sz w:val="32"/>
          <w:szCs w:val="32"/>
          <w:lang w:eastAsia="en-US"/>
        </w:rPr>
        <w:t xml:space="preserve">Anmeldestart für den 10. Kinderhilfelauf: </w:t>
      </w:r>
    </w:p>
    <w:p w14:paraId="1430134C" w14:textId="041BF1FB" w:rsidR="003657CD" w:rsidRDefault="004063C6" w:rsidP="004063C6">
      <w:pPr>
        <w:spacing w:line="240" w:lineRule="auto"/>
        <w:rPr>
          <w:rFonts w:eastAsiaTheme="minorHAnsi" w:cs="CenturyGothic"/>
          <w:b/>
          <w:bCs/>
          <w:sz w:val="32"/>
          <w:szCs w:val="32"/>
          <w:lang w:eastAsia="en-US"/>
        </w:rPr>
      </w:pPr>
      <w:r w:rsidRPr="004063C6">
        <w:rPr>
          <w:rFonts w:eastAsiaTheme="minorHAnsi" w:cs="CenturyGothic"/>
          <w:b/>
          <w:bCs/>
          <w:sz w:val="32"/>
          <w:szCs w:val="32"/>
          <w:lang w:eastAsia="en-US"/>
        </w:rPr>
        <w:t xml:space="preserve">Gemeinsam </w:t>
      </w:r>
      <w:r>
        <w:rPr>
          <w:rFonts w:eastAsiaTheme="minorHAnsi" w:cs="CenturyGothic"/>
          <w:b/>
          <w:bCs/>
          <w:sz w:val="32"/>
          <w:szCs w:val="32"/>
          <w:lang w:eastAsia="en-US"/>
        </w:rPr>
        <w:t>„</w:t>
      </w:r>
      <w:r w:rsidRPr="004063C6">
        <w:rPr>
          <w:rFonts w:eastAsiaTheme="minorHAnsi" w:cs="CenturyGothic"/>
          <w:b/>
          <w:bCs/>
          <w:sz w:val="32"/>
          <w:szCs w:val="32"/>
          <w:lang w:eastAsia="en-US"/>
        </w:rPr>
        <w:t xml:space="preserve">laufend </w:t>
      </w:r>
      <w:r>
        <w:rPr>
          <w:rFonts w:eastAsiaTheme="minorHAnsi" w:cs="CenturyGothic"/>
          <w:b/>
          <w:bCs/>
          <w:sz w:val="32"/>
          <w:szCs w:val="32"/>
          <w:lang w:eastAsia="en-US"/>
        </w:rPr>
        <w:t>helfen“</w:t>
      </w:r>
    </w:p>
    <w:p w14:paraId="287A8FC4" w14:textId="747232A3" w:rsidR="004063C6" w:rsidRPr="004063C6" w:rsidRDefault="004063C6" w:rsidP="004063C6">
      <w:pPr>
        <w:spacing w:line="240" w:lineRule="auto"/>
        <w:rPr>
          <w:rFonts w:eastAsiaTheme="minorHAnsi" w:cs="CenturyGothic"/>
          <w:b/>
          <w:bCs/>
          <w:sz w:val="24"/>
          <w:szCs w:val="24"/>
          <w:lang w:eastAsia="en-US"/>
        </w:rPr>
      </w:pPr>
      <w:r w:rsidRPr="004063C6">
        <w:rPr>
          <w:rFonts w:eastAsiaTheme="minorHAnsi" w:cs="CenturyGothic"/>
          <w:b/>
          <w:bCs/>
          <w:sz w:val="24"/>
          <w:szCs w:val="24"/>
          <w:lang w:eastAsia="en-US"/>
        </w:rPr>
        <w:t>Jubiläumsausgabe am 27. September 2026 in Amstetten</w:t>
      </w:r>
    </w:p>
    <w:p w14:paraId="75F1AB7A" w14:textId="77777777" w:rsidR="00C45B2E" w:rsidRDefault="00C45B2E" w:rsidP="003A4DD8">
      <w:pPr>
        <w:jc w:val="both"/>
        <w:rPr>
          <w:rFonts w:eastAsiaTheme="minorHAnsi" w:cs="CenturyGothic"/>
          <w:b/>
          <w:bCs/>
          <w:sz w:val="24"/>
          <w:szCs w:val="24"/>
          <w:lang w:eastAsia="en-US"/>
        </w:rPr>
      </w:pPr>
    </w:p>
    <w:p w14:paraId="3437D537" w14:textId="77777777" w:rsidR="00EC080D" w:rsidRDefault="00EC080D" w:rsidP="003A4DD8">
      <w:pPr>
        <w:jc w:val="both"/>
        <w:rPr>
          <w:rFonts w:eastAsiaTheme="minorHAnsi" w:cs="CenturyGothic"/>
          <w:b/>
          <w:bCs/>
          <w:szCs w:val="20"/>
          <w:lang w:eastAsia="en-US"/>
        </w:rPr>
      </w:pPr>
    </w:p>
    <w:p w14:paraId="3DF3873B" w14:textId="55ACBBCB" w:rsidR="00792347" w:rsidRPr="00EC080D" w:rsidRDefault="00255ADC" w:rsidP="00EC080D">
      <w:pPr>
        <w:jc w:val="both"/>
        <w:rPr>
          <w:rFonts w:eastAsiaTheme="minorHAnsi" w:cs="CenturyGothic"/>
          <w:b/>
          <w:bCs/>
          <w:szCs w:val="20"/>
          <w:lang w:eastAsia="en-US"/>
        </w:rPr>
      </w:pPr>
      <w:r w:rsidRPr="0010265B">
        <w:rPr>
          <w:rFonts w:eastAsiaTheme="minorHAnsi" w:cs="CenturyGothic"/>
          <w:b/>
          <w:bCs/>
          <w:szCs w:val="20"/>
          <w:lang w:eastAsia="en-US"/>
        </w:rPr>
        <w:t xml:space="preserve">Amstetten, </w:t>
      </w:r>
      <w:r w:rsidR="00D92F4F">
        <w:rPr>
          <w:rFonts w:eastAsiaTheme="minorHAnsi" w:cs="CenturyGothic"/>
          <w:b/>
          <w:bCs/>
          <w:szCs w:val="20"/>
          <w:lang w:eastAsia="en-US"/>
        </w:rPr>
        <w:t>30</w:t>
      </w:r>
      <w:bookmarkStart w:id="0" w:name="_GoBack"/>
      <w:bookmarkEnd w:id="0"/>
      <w:r w:rsidRPr="0010265B">
        <w:rPr>
          <w:rFonts w:eastAsiaTheme="minorHAnsi" w:cs="CenturyGothic"/>
          <w:b/>
          <w:bCs/>
          <w:szCs w:val="20"/>
          <w:lang w:eastAsia="en-US"/>
        </w:rPr>
        <w:t xml:space="preserve">. </w:t>
      </w:r>
      <w:r w:rsidR="00C45B2E">
        <w:rPr>
          <w:rFonts w:eastAsiaTheme="minorHAnsi" w:cs="CenturyGothic"/>
          <w:b/>
          <w:bCs/>
          <w:szCs w:val="20"/>
          <w:lang w:eastAsia="en-US"/>
        </w:rPr>
        <w:t>Juli</w:t>
      </w:r>
      <w:r w:rsidRPr="0010265B">
        <w:rPr>
          <w:rFonts w:eastAsiaTheme="minorHAnsi" w:cs="CenturyGothic"/>
          <w:b/>
          <w:bCs/>
          <w:szCs w:val="20"/>
          <w:lang w:eastAsia="en-US"/>
        </w:rPr>
        <w:t xml:space="preserve"> 202</w:t>
      </w:r>
      <w:r w:rsidR="003A4DD8">
        <w:rPr>
          <w:rFonts w:eastAsiaTheme="minorHAnsi" w:cs="CenturyGothic"/>
          <w:b/>
          <w:bCs/>
          <w:szCs w:val="20"/>
          <w:lang w:eastAsia="en-US"/>
        </w:rPr>
        <w:t>6</w:t>
      </w:r>
      <w:r w:rsidRPr="0010265B">
        <w:rPr>
          <w:rFonts w:eastAsiaTheme="minorHAnsi" w:cs="CenturyGothic"/>
          <w:b/>
          <w:bCs/>
          <w:szCs w:val="20"/>
          <w:lang w:eastAsia="en-US"/>
        </w:rPr>
        <w:t xml:space="preserve"> – </w:t>
      </w:r>
      <w:r w:rsidR="004063C6" w:rsidRPr="004063C6">
        <w:rPr>
          <w:rFonts w:eastAsiaTheme="minorHAnsi" w:cs="CenturyGothic"/>
          <w:b/>
          <w:bCs/>
          <w:szCs w:val="20"/>
          <w:lang w:eastAsia="en-US"/>
        </w:rPr>
        <w:t xml:space="preserve">Der Countdown läuft: </w:t>
      </w:r>
      <w:r w:rsidR="0016721D">
        <w:rPr>
          <w:rFonts w:eastAsiaTheme="minorHAnsi" w:cs="CenturyGothic"/>
          <w:b/>
          <w:bCs/>
          <w:szCs w:val="20"/>
          <w:lang w:eastAsia="en-US"/>
        </w:rPr>
        <w:t xml:space="preserve">Schon jetzt </w:t>
      </w:r>
      <w:r w:rsidR="004063C6" w:rsidRPr="004063C6">
        <w:rPr>
          <w:rFonts w:eastAsiaTheme="minorHAnsi" w:cs="CenturyGothic"/>
          <w:b/>
          <w:bCs/>
          <w:szCs w:val="20"/>
          <w:lang w:eastAsia="en-US"/>
        </w:rPr>
        <w:t xml:space="preserve">ist die Anmeldung für den 10. Kinderhilfelauf geöffnet. Am Sonntag, 27. September 2026, feiert eines der größten </w:t>
      </w:r>
      <w:r w:rsidR="004063C6">
        <w:rPr>
          <w:rFonts w:eastAsiaTheme="minorHAnsi" w:cs="CenturyGothic"/>
          <w:b/>
          <w:bCs/>
          <w:szCs w:val="20"/>
          <w:lang w:eastAsia="en-US"/>
        </w:rPr>
        <w:t>Charity-E</w:t>
      </w:r>
      <w:r w:rsidR="004063C6" w:rsidRPr="004063C6">
        <w:rPr>
          <w:rFonts w:eastAsiaTheme="minorHAnsi" w:cs="CenturyGothic"/>
          <w:b/>
          <w:bCs/>
          <w:szCs w:val="20"/>
          <w:lang w:eastAsia="en-US"/>
        </w:rPr>
        <w:t>vents der Region sein Jubiläum – und setzt dabei ein besonders starkes Zeichen für Solidarität, Zusammenhalt und gelebte Menschlichkeit.</w:t>
      </w:r>
    </w:p>
    <w:p w14:paraId="3F653457" w14:textId="77777777" w:rsidR="00C45B2E" w:rsidRPr="00C45B2E" w:rsidRDefault="00C45B2E" w:rsidP="00C45B2E">
      <w:pPr>
        <w:jc w:val="both"/>
        <w:rPr>
          <w:rFonts w:eastAsiaTheme="minorHAnsi" w:cs="CenturyGothic"/>
          <w:szCs w:val="20"/>
          <w:lang w:eastAsia="en-US"/>
        </w:rPr>
      </w:pPr>
    </w:p>
    <w:p w14:paraId="6278C442" w14:textId="42895C0C" w:rsidR="004063C6" w:rsidRDefault="004063C6" w:rsidP="004063C6">
      <w:pPr>
        <w:jc w:val="both"/>
        <w:rPr>
          <w:rFonts w:eastAsiaTheme="minorHAnsi" w:cs="CenturyGothic"/>
          <w:b/>
          <w:bCs/>
          <w:szCs w:val="20"/>
          <w:lang w:eastAsia="en-US"/>
        </w:rPr>
      </w:pPr>
      <w:r w:rsidRPr="004063C6">
        <w:rPr>
          <w:rFonts w:eastAsiaTheme="minorHAnsi" w:cs="CenturyGothic"/>
          <w:szCs w:val="20"/>
          <w:lang w:eastAsia="en-US"/>
        </w:rPr>
        <w:t xml:space="preserve">Seit der Premiere hat sich der Kinderhilfelauf zu einer der bedeutendsten </w:t>
      </w:r>
      <w:r>
        <w:rPr>
          <w:rFonts w:eastAsiaTheme="minorHAnsi" w:cs="CenturyGothic"/>
          <w:szCs w:val="20"/>
          <w:lang w:eastAsia="en-US"/>
        </w:rPr>
        <w:t>Charity-V</w:t>
      </w:r>
      <w:r w:rsidRPr="004063C6">
        <w:rPr>
          <w:rFonts w:eastAsiaTheme="minorHAnsi" w:cs="CenturyGothic"/>
          <w:szCs w:val="20"/>
          <w:lang w:eastAsia="en-US"/>
        </w:rPr>
        <w:t>eranstaltungen im Mostviertel entwickelt. Was einst als engagierte Initiative begann, bringt heute Jahr für Jahr tausende Menschen in Bewegung – im wahrsten Sinne des Wortes. Bei der vergangenen Ausgabe gingen bereits mehr als 1.800 Läuferinnen und Läufer an den Start. Für das Jubiläumsjahr haben sich die Organisatoren nun ein klares Ziel gesetzt: einen neuen Teilnehmerrekord und das höchste Spendenergebnis in der Geschichte des Kinderhilfelaufs.</w:t>
      </w:r>
    </w:p>
    <w:p w14:paraId="41B06E3E" w14:textId="77777777" w:rsidR="004063C6" w:rsidRPr="004063C6" w:rsidRDefault="004063C6" w:rsidP="004063C6">
      <w:pPr>
        <w:jc w:val="both"/>
        <w:rPr>
          <w:rFonts w:eastAsiaTheme="minorHAnsi" w:cs="CenturyGothic"/>
          <w:szCs w:val="20"/>
          <w:lang w:eastAsia="en-US"/>
        </w:rPr>
      </w:pPr>
    </w:p>
    <w:p w14:paraId="4E0E00F3" w14:textId="1452361B" w:rsidR="004063C6" w:rsidRDefault="004063C6" w:rsidP="004063C6">
      <w:pPr>
        <w:jc w:val="both"/>
        <w:rPr>
          <w:rFonts w:eastAsiaTheme="minorHAnsi" w:cs="CenturyGothic"/>
          <w:szCs w:val="20"/>
          <w:lang w:eastAsia="en-US"/>
        </w:rPr>
      </w:pPr>
      <w:r w:rsidRPr="004063C6">
        <w:rPr>
          <w:rFonts w:eastAsiaTheme="minorHAnsi" w:cs="CenturyGothic"/>
          <w:szCs w:val="20"/>
          <w:lang w:eastAsia="en-US"/>
        </w:rPr>
        <w:t xml:space="preserve">„Zum zehnjährigen Jubiläum möchten wir gemeinsam mit der gesamten Region zeigen, wie viel wir bewegen können, wenn wir zusammenhalten. Jede Anmeldung, jede gelaufene Runde, jedes Sponsoring und jede Spende helfen unmittelbar </w:t>
      </w:r>
      <w:r>
        <w:rPr>
          <w:rFonts w:eastAsiaTheme="minorHAnsi" w:cs="CenturyGothic"/>
          <w:szCs w:val="20"/>
          <w:lang w:eastAsia="en-US"/>
        </w:rPr>
        <w:t xml:space="preserve">lebensverkürzend erkrankten </w:t>
      </w:r>
      <w:r w:rsidRPr="004063C6">
        <w:rPr>
          <w:rFonts w:eastAsiaTheme="minorHAnsi" w:cs="CenturyGothic"/>
          <w:szCs w:val="20"/>
          <w:lang w:eastAsia="en-US"/>
        </w:rPr>
        <w:t>Kindern und Jugendlichen, die auf besondere Betreuung und Unterstützung angewiesen sind“, beton</w:t>
      </w:r>
      <w:r>
        <w:rPr>
          <w:rFonts w:eastAsiaTheme="minorHAnsi" w:cs="CenturyGothic"/>
          <w:szCs w:val="20"/>
          <w:lang w:eastAsia="en-US"/>
        </w:rPr>
        <w:t>t der</w:t>
      </w:r>
      <w:r w:rsidRPr="004063C6">
        <w:rPr>
          <w:rFonts w:eastAsiaTheme="minorHAnsi" w:cs="CenturyGothic"/>
          <w:szCs w:val="20"/>
          <w:lang w:eastAsia="en-US"/>
        </w:rPr>
        <w:t xml:space="preserve"> Organisator</w:t>
      </w:r>
      <w:r>
        <w:rPr>
          <w:rFonts w:eastAsiaTheme="minorHAnsi" w:cs="CenturyGothic"/>
          <w:szCs w:val="20"/>
          <w:lang w:eastAsia="en-US"/>
        </w:rPr>
        <w:t xml:space="preserve">, </w:t>
      </w:r>
      <w:r w:rsidRPr="004063C6">
        <w:rPr>
          <w:rFonts w:eastAsiaTheme="minorHAnsi" w:cs="CenturyGothic"/>
          <w:szCs w:val="20"/>
          <w:lang w:eastAsia="en-US"/>
        </w:rPr>
        <w:t>Diplom-Sportlehrer Reinhard Gruber vom Verein Heilsport-Team.</w:t>
      </w:r>
    </w:p>
    <w:p w14:paraId="5E0B3E84" w14:textId="77777777" w:rsidR="004063C6" w:rsidRPr="004063C6" w:rsidRDefault="004063C6" w:rsidP="004063C6">
      <w:pPr>
        <w:jc w:val="both"/>
        <w:rPr>
          <w:rFonts w:eastAsiaTheme="minorHAnsi" w:cs="CenturyGothic"/>
          <w:szCs w:val="20"/>
          <w:lang w:eastAsia="en-US"/>
        </w:rPr>
      </w:pPr>
    </w:p>
    <w:p w14:paraId="362BC9E6" w14:textId="77777777" w:rsidR="004063C6" w:rsidRDefault="004063C6" w:rsidP="004063C6">
      <w:pPr>
        <w:jc w:val="both"/>
        <w:rPr>
          <w:rFonts w:eastAsiaTheme="minorHAnsi" w:cs="CenturyGothic"/>
          <w:b/>
          <w:bCs/>
          <w:szCs w:val="20"/>
          <w:lang w:eastAsia="en-US"/>
        </w:rPr>
      </w:pPr>
    </w:p>
    <w:p w14:paraId="0A47567A" w14:textId="706A3979" w:rsidR="004063C6" w:rsidRPr="004063C6" w:rsidRDefault="004063C6" w:rsidP="004063C6">
      <w:pPr>
        <w:jc w:val="both"/>
        <w:rPr>
          <w:rFonts w:eastAsiaTheme="minorHAnsi" w:cs="CenturyGothic"/>
          <w:b/>
          <w:bCs/>
          <w:szCs w:val="20"/>
          <w:lang w:eastAsia="en-US"/>
        </w:rPr>
      </w:pPr>
      <w:r w:rsidRPr="004063C6">
        <w:rPr>
          <w:rFonts w:eastAsiaTheme="minorHAnsi" w:cs="CenturyGothic"/>
          <w:b/>
          <w:bCs/>
          <w:szCs w:val="20"/>
          <w:lang w:eastAsia="en-US"/>
        </w:rPr>
        <w:t>Ein Jubiläum mit besonderer Bedeutung</w:t>
      </w:r>
    </w:p>
    <w:p w14:paraId="52018A6B" w14:textId="77777777" w:rsidR="004063C6" w:rsidRDefault="004063C6" w:rsidP="004063C6">
      <w:pPr>
        <w:jc w:val="both"/>
        <w:rPr>
          <w:rFonts w:eastAsiaTheme="minorHAnsi" w:cs="CenturyGothic"/>
          <w:szCs w:val="20"/>
          <w:lang w:eastAsia="en-US"/>
        </w:rPr>
      </w:pPr>
    </w:p>
    <w:p w14:paraId="6B8BC1DD" w14:textId="754C46A7" w:rsidR="004063C6" w:rsidRDefault="004063C6" w:rsidP="004063C6">
      <w:pPr>
        <w:jc w:val="both"/>
        <w:rPr>
          <w:rFonts w:eastAsiaTheme="minorHAnsi" w:cs="CenturyGothic"/>
          <w:szCs w:val="20"/>
          <w:lang w:eastAsia="en-US"/>
        </w:rPr>
      </w:pPr>
      <w:r w:rsidRPr="005F69CF">
        <w:rPr>
          <w:rFonts w:eastAsiaTheme="minorHAnsi" w:cs="CenturyGothic"/>
          <w:szCs w:val="20"/>
          <w:lang w:eastAsia="en-US"/>
        </w:rPr>
        <w:t>Die Jubiläumsausgabe steht unter einem besonders bewegenden Vorzeichen: Es ist der erste Kinderhilfelauf, seit die Namensgeberin des Hilde Umdasch Hauses der Malteser Kinderhilfe, KR Hilde Umdasch, verstorben ist. Mit einem außergewöhnlichen Teilnehmer- und Spendenergebnis möchten die Veranstalter ihr jahrzehntelanges Engagement für schwerkranke Kinder und deren Familien würdigen und ein bleibendes Zeichen der Dankbarkeit setzen. Der gesamte Reinerlös kommt der nach ihr benannten Spezialpflegereinrichtung zugute, in der Kinder und Jugendliche mit lebensverkürzenden Erkrankungen gepflegt sowie deren Familien professionell begleitet werden. Die besondere Kombination aus medizinischer Versorgung, individueller Förderung und menschlicher Zuwendung</w:t>
      </w:r>
      <w:r w:rsidRPr="004063C6">
        <w:rPr>
          <w:rFonts w:eastAsiaTheme="minorHAnsi" w:cs="CenturyGothic"/>
          <w:szCs w:val="20"/>
          <w:lang w:eastAsia="en-US"/>
        </w:rPr>
        <w:t xml:space="preserve"> ist nur möglich, weil zusätzlich zu den öffentlichen Pflegetagsätzen Spenden und Benefizveranstaltungen wie der Kinderhilfelauf einen wesentlichen Beitrag leisten.</w:t>
      </w:r>
    </w:p>
    <w:p w14:paraId="3B267237" w14:textId="77777777" w:rsidR="004063C6" w:rsidRPr="004063C6" w:rsidRDefault="004063C6" w:rsidP="004063C6">
      <w:pPr>
        <w:jc w:val="both"/>
        <w:rPr>
          <w:rFonts w:eastAsiaTheme="minorHAnsi" w:cs="CenturyGothic"/>
          <w:szCs w:val="20"/>
          <w:lang w:eastAsia="en-US"/>
        </w:rPr>
      </w:pPr>
    </w:p>
    <w:p w14:paraId="6B991AAB" w14:textId="77777777" w:rsidR="004063C6" w:rsidRPr="004063C6" w:rsidRDefault="004063C6" w:rsidP="004063C6">
      <w:pPr>
        <w:jc w:val="both"/>
        <w:rPr>
          <w:rFonts w:eastAsiaTheme="minorHAnsi" w:cs="CenturyGothic"/>
          <w:b/>
          <w:bCs/>
          <w:szCs w:val="20"/>
          <w:lang w:eastAsia="en-US"/>
        </w:rPr>
      </w:pPr>
      <w:r w:rsidRPr="004063C6">
        <w:rPr>
          <w:rFonts w:eastAsiaTheme="minorHAnsi" w:cs="CenturyGothic"/>
          <w:b/>
          <w:bCs/>
          <w:szCs w:val="20"/>
          <w:lang w:eastAsia="en-US"/>
        </w:rPr>
        <w:t>Unternehmen als starke Partner gefragt</w:t>
      </w:r>
    </w:p>
    <w:p w14:paraId="5B24C2F0" w14:textId="77777777" w:rsidR="004063C6" w:rsidRDefault="004063C6" w:rsidP="004063C6">
      <w:pPr>
        <w:jc w:val="both"/>
        <w:rPr>
          <w:rFonts w:eastAsiaTheme="minorHAnsi" w:cs="CenturyGothic"/>
          <w:szCs w:val="20"/>
          <w:lang w:eastAsia="en-US"/>
        </w:rPr>
      </w:pPr>
    </w:p>
    <w:p w14:paraId="6BA0F4CD" w14:textId="61F6EFCF" w:rsidR="004063C6" w:rsidRDefault="004063C6" w:rsidP="004063C6">
      <w:pPr>
        <w:jc w:val="both"/>
        <w:rPr>
          <w:rFonts w:eastAsiaTheme="minorHAnsi" w:cs="CenturyGothic"/>
          <w:szCs w:val="20"/>
          <w:lang w:eastAsia="en-US"/>
        </w:rPr>
      </w:pPr>
      <w:r w:rsidRPr="004063C6">
        <w:rPr>
          <w:rFonts w:eastAsiaTheme="minorHAnsi" w:cs="CenturyGothic"/>
          <w:szCs w:val="20"/>
          <w:lang w:eastAsia="en-US"/>
        </w:rPr>
        <w:t xml:space="preserve">Neben möglichst vielen Läuferinnen und Läufern setzen die Organisatoren heuer verstärkt auf die Unterstützung durch Unternehmen und Sponsoren. Gerade im Jubiläumsjahr </w:t>
      </w:r>
      <w:r w:rsidR="005538EA">
        <w:rPr>
          <w:rFonts w:eastAsiaTheme="minorHAnsi" w:cs="CenturyGothic"/>
          <w:szCs w:val="20"/>
          <w:lang w:eastAsia="en-US"/>
        </w:rPr>
        <w:t xml:space="preserve">und auch in den kommenden Jahren </w:t>
      </w:r>
      <w:r w:rsidRPr="004063C6">
        <w:rPr>
          <w:rFonts w:eastAsiaTheme="minorHAnsi" w:cs="CenturyGothic"/>
          <w:szCs w:val="20"/>
          <w:lang w:eastAsia="en-US"/>
        </w:rPr>
        <w:t xml:space="preserve">sollen möglichst viele Betriebe aus der Region </w:t>
      </w:r>
      <w:r>
        <w:rPr>
          <w:rFonts w:eastAsiaTheme="minorHAnsi" w:cs="CenturyGothic"/>
          <w:szCs w:val="20"/>
          <w:lang w:eastAsia="en-US"/>
        </w:rPr>
        <w:t xml:space="preserve">motiviert werden, </w:t>
      </w:r>
      <w:r w:rsidRPr="004063C6">
        <w:rPr>
          <w:rFonts w:eastAsiaTheme="minorHAnsi" w:cs="CenturyGothic"/>
          <w:szCs w:val="20"/>
          <w:lang w:eastAsia="en-US"/>
        </w:rPr>
        <w:t>Verantwortung</w:t>
      </w:r>
      <w:r>
        <w:rPr>
          <w:rFonts w:eastAsiaTheme="minorHAnsi" w:cs="CenturyGothic"/>
          <w:szCs w:val="20"/>
          <w:lang w:eastAsia="en-US"/>
        </w:rPr>
        <w:t xml:space="preserve"> zu</w:t>
      </w:r>
      <w:r w:rsidRPr="004063C6">
        <w:rPr>
          <w:rFonts w:eastAsiaTheme="minorHAnsi" w:cs="CenturyGothic"/>
          <w:szCs w:val="20"/>
          <w:lang w:eastAsia="en-US"/>
        </w:rPr>
        <w:t xml:space="preserve"> übernehmen und mit ihrem Engagement dazu bei</w:t>
      </w:r>
      <w:r>
        <w:rPr>
          <w:rFonts w:eastAsiaTheme="minorHAnsi" w:cs="CenturyGothic"/>
          <w:szCs w:val="20"/>
          <w:lang w:eastAsia="en-US"/>
        </w:rPr>
        <w:t>zu</w:t>
      </w:r>
      <w:r w:rsidRPr="004063C6">
        <w:rPr>
          <w:rFonts w:eastAsiaTheme="minorHAnsi" w:cs="CenturyGothic"/>
          <w:szCs w:val="20"/>
          <w:lang w:eastAsia="en-US"/>
        </w:rPr>
        <w:t>tragen, das angestrebte Rekord-Spendenergebnis zu erreichen.</w:t>
      </w:r>
    </w:p>
    <w:p w14:paraId="26819DBE" w14:textId="77777777" w:rsidR="00EC080D" w:rsidRPr="004063C6" w:rsidRDefault="00EC080D" w:rsidP="004063C6">
      <w:pPr>
        <w:jc w:val="both"/>
        <w:rPr>
          <w:rFonts w:eastAsiaTheme="minorHAnsi" w:cs="CenturyGothic"/>
          <w:szCs w:val="20"/>
          <w:lang w:eastAsia="en-US"/>
        </w:rPr>
      </w:pPr>
    </w:p>
    <w:p w14:paraId="18DC3EDB" w14:textId="4CF886D7" w:rsidR="004063C6" w:rsidRDefault="004063C6" w:rsidP="004063C6">
      <w:pPr>
        <w:jc w:val="both"/>
        <w:rPr>
          <w:rFonts w:eastAsiaTheme="minorHAnsi" w:cs="CenturyGothic"/>
          <w:b/>
          <w:bCs/>
          <w:szCs w:val="20"/>
          <w:lang w:eastAsia="en-US"/>
        </w:rPr>
      </w:pPr>
      <w:r w:rsidRPr="004063C6">
        <w:rPr>
          <w:rFonts w:eastAsiaTheme="minorHAnsi" w:cs="CenturyGothic"/>
          <w:b/>
          <w:bCs/>
          <w:szCs w:val="20"/>
          <w:lang w:eastAsia="en-US"/>
        </w:rPr>
        <w:lastRenderedPageBreak/>
        <w:t>Ein Fest für die ganze Familie</w:t>
      </w:r>
    </w:p>
    <w:p w14:paraId="3094C74A" w14:textId="77777777" w:rsidR="004063C6" w:rsidRPr="004063C6" w:rsidRDefault="004063C6" w:rsidP="004063C6">
      <w:pPr>
        <w:jc w:val="both"/>
        <w:rPr>
          <w:rFonts w:eastAsiaTheme="minorHAnsi" w:cs="CenturyGothic"/>
          <w:b/>
          <w:bCs/>
          <w:szCs w:val="20"/>
          <w:lang w:eastAsia="en-US"/>
        </w:rPr>
      </w:pPr>
    </w:p>
    <w:p w14:paraId="54641E11" w14:textId="3884EFAD" w:rsidR="004063C6" w:rsidRDefault="004063C6" w:rsidP="004063C6">
      <w:pPr>
        <w:jc w:val="both"/>
        <w:rPr>
          <w:rFonts w:eastAsiaTheme="minorHAnsi" w:cs="CenturyGothic"/>
          <w:szCs w:val="20"/>
          <w:lang w:eastAsia="en-US"/>
        </w:rPr>
      </w:pPr>
      <w:r w:rsidRPr="004063C6">
        <w:rPr>
          <w:rFonts w:eastAsiaTheme="minorHAnsi" w:cs="CenturyGothic"/>
          <w:szCs w:val="20"/>
          <w:lang w:eastAsia="en-US"/>
        </w:rPr>
        <w:t xml:space="preserve">Der Kinderhilfelauf ist </w:t>
      </w:r>
      <w:r>
        <w:rPr>
          <w:rFonts w:eastAsiaTheme="minorHAnsi" w:cs="CenturyGothic"/>
          <w:szCs w:val="20"/>
          <w:lang w:eastAsia="en-US"/>
        </w:rPr>
        <w:t xml:space="preserve">allerdings </w:t>
      </w:r>
      <w:r w:rsidRPr="004063C6">
        <w:rPr>
          <w:rFonts w:eastAsiaTheme="minorHAnsi" w:cs="CenturyGothic"/>
          <w:szCs w:val="20"/>
          <w:lang w:eastAsia="en-US"/>
        </w:rPr>
        <w:t xml:space="preserve">weit mehr als ein Laufevent. Profiläuferinnen und Profiläufer, Familien, Schulen, Vereine, Unternehmen und Hobbyläufer treffen sich zu einem Tag voller Bewegung und Begegnung. Ein abwechslungsreiches Rahmenprogramm mit Musik, Unterhaltung, kulinarischen Angeboten, einem großen Kinderprogramm und sportlichen Highlights macht den 27. September </w:t>
      </w:r>
      <w:r>
        <w:rPr>
          <w:rFonts w:eastAsiaTheme="minorHAnsi" w:cs="CenturyGothic"/>
          <w:szCs w:val="20"/>
          <w:lang w:eastAsia="en-US"/>
        </w:rPr>
        <w:t xml:space="preserve">2026 </w:t>
      </w:r>
      <w:r w:rsidRPr="004063C6">
        <w:rPr>
          <w:rFonts w:eastAsiaTheme="minorHAnsi" w:cs="CenturyGothic"/>
          <w:szCs w:val="20"/>
          <w:lang w:eastAsia="en-US"/>
        </w:rPr>
        <w:t>zu einem Fest für die gesamte Region.</w:t>
      </w:r>
    </w:p>
    <w:p w14:paraId="0FF800AA" w14:textId="77777777" w:rsidR="004063C6" w:rsidRPr="004063C6" w:rsidRDefault="004063C6" w:rsidP="004063C6">
      <w:pPr>
        <w:jc w:val="both"/>
        <w:rPr>
          <w:rFonts w:eastAsiaTheme="minorHAnsi" w:cs="CenturyGothic"/>
          <w:szCs w:val="20"/>
          <w:lang w:eastAsia="en-US"/>
        </w:rPr>
      </w:pPr>
    </w:p>
    <w:p w14:paraId="1FE24918" w14:textId="558D598A" w:rsidR="004063C6" w:rsidRDefault="004063C6" w:rsidP="004063C6">
      <w:pPr>
        <w:jc w:val="both"/>
        <w:rPr>
          <w:rFonts w:eastAsiaTheme="minorHAnsi" w:cs="CenturyGothic"/>
          <w:szCs w:val="20"/>
          <w:lang w:eastAsia="en-US"/>
        </w:rPr>
      </w:pPr>
      <w:r w:rsidRPr="004063C6">
        <w:rPr>
          <w:rFonts w:eastAsiaTheme="minorHAnsi" w:cs="CenturyGothic"/>
          <w:szCs w:val="20"/>
          <w:lang w:eastAsia="en-US"/>
        </w:rPr>
        <w:t>Daher appel</w:t>
      </w:r>
      <w:r w:rsidR="00EC080D">
        <w:rPr>
          <w:rFonts w:eastAsiaTheme="minorHAnsi" w:cs="CenturyGothic"/>
          <w:szCs w:val="20"/>
          <w:lang w:eastAsia="en-US"/>
        </w:rPr>
        <w:t>l</w:t>
      </w:r>
      <w:r w:rsidRPr="004063C6">
        <w:rPr>
          <w:rFonts w:eastAsiaTheme="minorHAnsi" w:cs="CenturyGothic"/>
          <w:szCs w:val="20"/>
          <w:lang w:eastAsia="en-US"/>
        </w:rPr>
        <w:t>iert Organisator Reinhard Gruber:</w:t>
      </w:r>
      <w:r>
        <w:rPr>
          <w:rFonts w:eastAsiaTheme="minorHAnsi" w:cs="CenturyGothic"/>
          <w:b/>
          <w:bCs/>
          <w:szCs w:val="20"/>
          <w:lang w:eastAsia="en-US"/>
        </w:rPr>
        <w:t xml:space="preserve"> „</w:t>
      </w:r>
      <w:r w:rsidRPr="004063C6">
        <w:rPr>
          <w:rFonts w:eastAsiaTheme="minorHAnsi" w:cs="CenturyGothic"/>
          <w:szCs w:val="20"/>
          <w:lang w:eastAsia="en-US"/>
        </w:rPr>
        <w:t>Ob als Läuferin oder Läufer, Sponsor oder Unterstützer – jede Teilnahme setzt ein Zeichen der Solidarität und hilft dort, wo Hilfe am dringendsten benötigt wird.</w:t>
      </w:r>
      <w:r>
        <w:rPr>
          <w:rFonts w:eastAsiaTheme="minorHAnsi" w:cs="CenturyGothic"/>
          <w:szCs w:val="20"/>
          <w:lang w:eastAsia="en-US"/>
        </w:rPr>
        <w:t xml:space="preserve"> Melden Sie sich daher umgehend an! Danke!“</w:t>
      </w:r>
    </w:p>
    <w:p w14:paraId="3F76F836" w14:textId="77777777" w:rsidR="004063C6" w:rsidRDefault="004063C6" w:rsidP="004063C6">
      <w:pPr>
        <w:jc w:val="both"/>
        <w:rPr>
          <w:rFonts w:eastAsiaTheme="minorHAnsi" w:cs="CenturyGothic"/>
          <w:szCs w:val="20"/>
          <w:lang w:eastAsia="en-US"/>
        </w:rPr>
      </w:pPr>
    </w:p>
    <w:p w14:paraId="3DB32E2E" w14:textId="77777777" w:rsidR="004063C6" w:rsidRPr="004063C6" w:rsidRDefault="004063C6" w:rsidP="004063C6">
      <w:pPr>
        <w:jc w:val="both"/>
        <w:rPr>
          <w:rFonts w:eastAsiaTheme="minorHAnsi" w:cs="CenturyGothic"/>
          <w:szCs w:val="20"/>
          <w:lang w:eastAsia="en-US"/>
        </w:rPr>
      </w:pPr>
    </w:p>
    <w:p w14:paraId="471AEC2B" w14:textId="77777777" w:rsidR="004063C6" w:rsidRPr="004063C6" w:rsidRDefault="004063C6" w:rsidP="004063C6">
      <w:pPr>
        <w:jc w:val="both"/>
        <w:rPr>
          <w:rFonts w:eastAsiaTheme="minorHAnsi" w:cs="CenturyGothic"/>
          <w:szCs w:val="20"/>
          <w:lang w:eastAsia="en-US"/>
        </w:rPr>
      </w:pPr>
      <w:r w:rsidRPr="004063C6">
        <w:rPr>
          <w:rFonts w:eastAsiaTheme="minorHAnsi" w:cs="CenturyGothic"/>
          <w:b/>
          <w:bCs/>
          <w:szCs w:val="20"/>
          <w:lang w:eastAsia="en-US"/>
        </w:rPr>
        <w:t>Kinderhilfelauf 2026</w:t>
      </w:r>
    </w:p>
    <w:p w14:paraId="17A79FC6" w14:textId="40F9E60F" w:rsidR="004063C6" w:rsidRPr="004063C6" w:rsidRDefault="004063C6" w:rsidP="004063C6">
      <w:pPr>
        <w:numPr>
          <w:ilvl w:val="0"/>
          <w:numId w:val="4"/>
        </w:numPr>
        <w:jc w:val="both"/>
        <w:rPr>
          <w:rFonts w:eastAsiaTheme="minorHAnsi" w:cs="CenturyGothic"/>
          <w:szCs w:val="20"/>
          <w:lang w:eastAsia="en-US"/>
        </w:rPr>
      </w:pPr>
      <w:r w:rsidRPr="004063C6">
        <w:rPr>
          <w:rFonts w:eastAsiaTheme="minorHAnsi" w:cs="CenturyGothic"/>
          <w:szCs w:val="20"/>
          <w:lang w:eastAsia="en-US"/>
        </w:rPr>
        <w:t>Sonntag, 27. September 2026</w:t>
      </w:r>
      <w:r>
        <w:rPr>
          <w:rFonts w:eastAsiaTheme="minorHAnsi" w:cs="CenturyGothic"/>
          <w:szCs w:val="20"/>
          <w:lang w:eastAsia="en-US"/>
        </w:rPr>
        <w:t xml:space="preserve"> im Umdasch-Station </w:t>
      </w:r>
      <w:r w:rsidRPr="004063C6">
        <w:rPr>
          <w:rFonts w:eastAsiaTheme="minorHAnsi" w:cs="CenturyGothic"/>
          <w:szCs w:val="20"/>
          <w:lang w:eastAsia="en-US"/>
        </w:rPr>
        <w:t>Amstetten</w:t>
      </w:r>
    </w:p>
    <w:p w14:paraId="14A92AA7" w14:textId="3F0160C4" w:rsidR="004063C6" w:rsidRPr="004063C6" w:rsidRDefault="004063C6" w:rsidP="004063C6">
      <w:pPr>
        <w:numPr>
          <w:ilvl w:val="0"/>
          <w:numId w:val="4"/>
        </w:numPr>
        <w:jc w:val="both"/>
        <w:rPr>
          <w:rFonts w:eastAsiaTheme="minorHAnsi" w:cs="CenturyGothic"/>
          <w:szCs w:val="20"/>
          <w:lang w:eastAsia="en-US"/>
        </w:rPr>
      </w:pPr>
      <w:r w:rsidRPr="004063C6">
        <w:rPr>
          <w:rFonts w:eastAsiaTheme="minorHAnsi" w:cs="CenturyGothic"/>
          <w:szCs w:val="20"/>
          <w:lang w:eastAsia="en-US"/>
        </w:rPr>
        <w:t xml:space="preserve">Anmeldung </w:t>
      </w:r>
      <w:r w:rsidR="00EC080D">
        <w:rPr>
          <w:rFonts w:eastAsiaTheme="minorHAnsi" w:cs="CenturyGothic"/>
          <w:szCs w:val="20"/>
          <w:lang w:eastAsia="en-US"/>
        </w:rPr>
        <w:t xml:space="preserve">auf </w:t>
      </w:r>
      <w:r w:rsidR="00EC080D" w:rsidRPr="00EC080D">
        <w:rPr>
          <w:rFonts w:eastAsiaTheme="minorHAnsi" w:cs="CenturyGothic"/>
          <w:b/>
          <w:bCs/>
          <w:szCs w:val="20"/>
          <w:lang w:eastAsia="en-US"/>
        </w:rPr>
        <w:t>www.kinderhilfelauf.at</w:t>
      </w:r>
      <w:r w:rsidR="00EC080D" w:rsidRPr="004063C6">
        <w:rPr>
          <w:rFonts w:eastAsiaTheme="minorHAnsi" w:cs="CenturyGothic"/>
          <w:szCs w:val="20"/>
          <w:lang w:eastAsia="en-US"/>
        </w:rPr>
        <w:t xml:space="preserve"> </w:t>
      </w:r>
      <w:r w:rsidRPr="004063C6">
        <w:rPr>
          <w:rFonts w:eastAsiaTheme="minorHAnsi" w:cs="CenturyGothic"/>
          <w:szCs w:val="20"/>
          <w:lang w:eastAsia="en-US"/>
        </w:rPr>
        <w:t>ab sofort möglich</w:t>
      </w:r>
      <w:r>
        <w:rPr>
          <w:rFonts w:eastAsiaTheme="minorHAnsi" w:cs="CenturyGothic"/>
          <w:szCs w:val="20"/>
          <w:lang w:eastAsia="en-US"/>
        </w:rPr>
        <w:t xml:space="preserve"> </w:t>
      </w:r>
    </w:p>
    <w:p w14:paraId="6C21152D" w14:textId="74A469B9" w:rsidR="00C45B2E" w:rsidRPr="00C45B2E" w:rsidRDefault="00C45B2E" w:rsidP="00C45B2E">
      <w:pPr>
        <w:jc w:val="both"/>
        <w:rPr>
          <w:rFonts w:eastAsiaTheme="minorHAnsi" w:cs="CenturyGothic"/>
          <w:szCs w:val="20"/>
          <w:lang w:eastAsia="en-US"/>
        </w:rPr>
      </w:pPr>
    </w:p>
    <w:p w14:paraId="3A6CDD0E" w14:textId="609F5FA0" w:rsidR="003A4DD8" w:rsidRDefault="003A4DD8" w:rsidP="00C45B2E">
      <w:pPr>
        <w:jc w:val="both"/>
        <w:rPr>
          <w:rFonts w:eastAsiaTheme="minorHAnsi" w:cs="CenturyGothic"/>
          <w:szCs w:val="20"/>
          <w:lang w:eastAsia="en-US"/>
        </w:rPr>
      </w:pPr>
    </w:p>
    <w:p w14:paraId="05419B37" w14:textId="77777777" w:rsidR="004E2F29" w:rsidRPr="003657CD" w:rsidRDefault="004E2F29" w:rsidP="003C6A84">
      <w:pPr>
        <w:jc w:val="both"/>
        <w:rPr>
          <w:rFonts w:eastAsiaTheme="minorHAnsi" w:cs="CenturyGothic"/>
          <w:szCs w:val="20"/>
          <w:lang w:eastAsia="en-US"/>
        </w:rPr>
      </w:pPr>
    </w:p>
    <w:p w14:paraId="040F3E56" w14:textId="4AC4EA1D" w:rsidR="00616CDD" w:rsidRPr="00616CDD" w:rsidRDefault="00616CDD" w:rsidP="00616CDD">
      <w:pPr>
        <w:rPr>
          <w:rFonts w:eastAsiaTheme="minorHAnsi" w:cs="CenturyGothic"/>
          <w:b/>
          <w:bCs/>
          <w:sz w:val="22"/>
          <w:lang w:val="de-DE" w:eastAsia="en-US"/>
        </w:rPr>
      </w:pPr>
      <w:r w:rsidRPr="00616CDD">
        <w:rPr>
          <w:rFonts w:eastAsiaTheme="minorHAnsi" w:cs="CenturyGothic"/>
          <w:b/>
          <w:bCs/>
          <w:sz w:val="22"/>
          <w:lang w:val="de-DE" w:eastAsia="en-US"/>
        </w:rPr>
        <w:t>Rückfragen und Kontakt</w:t>
      </w:r>
    </w:p>
    <w:p w14:paraId="57D7287B" w14:textId="66864B15" w:rsidR="00616CDD" w:rsidRPr="00616CDD" w:rsidRDefault="00616CDD" w:rsidP="00616CDD">
      <w:pPr>
        <w:rPr>
          <w:rFonts w:eastAsiaTheme="minorHAnsi" w:cs="CenturyGothic"/>
          <w:szCs w:val="20"/>
          <w:lang w:val="de-DE" w:eastAsia="en-US"/>
        </w:rPr>
      </w:pPr>
    </w:p>
    <w:p w14:paraId="7438DC35" w14:textId="0CC6D141" w:rsidR="00616CDD" w:rsidRPr="00616CDD" w:rsidRDefault="00616CDD" w:rsidP="00616CDD">
      <w:pPr>
        <w:rPr>
          <w:rFonts w:eastAsiaTheme="minorHAnsi" w:cs="CenturyGothic"/>
          <w:szCs w:val="20"/>
          <w:lang w:val="de-DE" w:eastAsia="en-US"/>
        </w:rPr>
      </w:pPr>
      <w:r w:rsidRPr="00616CDD">
        <w:rPr>
          <w:rFonts w:eastAsiaTheme="minorHAnsi" w:cs="CenturyGothic"/>
          <w:szCs w:val="20"/>
          <w:lang w:val="de-DE" w:eastAsia="en-US"/>
        </w:rPr>
        <w:t>Für weitere Informationen und für Interview-Anfragen wenden Sie sich bitte an:</w:t>
      </w:r>
    </w:p>
    <w:p w14:paraId="4464E22D" w14:textId="09F4535B" w:rsidR="00616CDD" w:rsidRPr="00616CDD" w:rsidRDefault="00616CDD" w:rsidP="00616CDD">
      <w:pPr>
        <w:numPr>
          <w:ilvl w:val="0"/>
          <w:numId w:val="2"/>
        </w:numPr>
        <w:rPr>
          <w:rFonts w:eastAsiaTheme="minorHAnsi" w:cs="CenturyGothic"/>
          <w:szCs w:val="20"/>
          <w:lang w:val="de-DE" w:eastAsia="en-US"/>
        </w:rPr>
      </w:pPr>
      <w:r w:rsidRPr="00616CDD">
        <w:rPr>
          <w:rFonts w:eastAsiaTheme="minorHAnsi" w:cs="CenturyGothic"/>
          <w:szCs w:val="20"/>
          <w:lang w:val="de-DE" w:eastAsia="en-US"/>
        </w:rPr>
        <w:t>Jochen Ressel | Leiter Kommunikation</w:t>
      </w:r>
    </w:p>
    <w:p w14:paraId="6D45BB07" w14:textId="123AC156" w:rsidR="00616CDD" w:rsidRPr="00616CDD" w:rsidRDefault="00616CDD" w:rsidP="00616CDD">
      <w:pPr>
        <w:ind w:left="709"/>
        <w:rPr>
          <w:rFonts w:eastAsiaTheme="minorHAnsi" w:cs="CenturyGothic"/>
          <w:szCs w:val="20"/>
          <w:lang w:val="de-DE" w:eastAsia="en-US"/>
        </w:rPr>
      </w:pPr>
      <w:r w:rsidRPr="00616CDD">
        <w:rPr>
          <w:rFonts w:eastAsiaTheme="minorHAnsi" w:cs="CenturyGothic"/>
          <w:szCs w:val="20"/>
          <w:lang w:val="de-DE" w:eastAsia="en-US"/>
        </w:rPr>
        <w:t>Souveräner Malteser-Ritter-Orden – Großpriorat von Österreich</w:t>
      </w:r>
    </w:p>
    <w:p w14:paraId="2724DDDA" w14:textId="633FF36C" w:rsidR="00616CDD" w:rsidRPr="00616CDD" w:rsidRDefault="00D92F4F" w:rsidP="00616CDD">
      <w:pPr>
        <w:ind w:left="709"/>
        <w:rPr>
          <w:rFonts w:eastAsiaTheme="minorHAnsi" w:cs="CenturyGothic"/>
          <w:szCs w:val="20"/>
          <w:lang w:val="de-DE" w:eastAsia="en-US"/>
        </w:rPr>
      </w:pPr>
      <w:hyperlink r:id="rId8" w:history="1">
        <w:r w:rsidR="00616CDD" w:rsidRPr="00616CDD">
          <w:rPr>
            <w:rStyle w:val="Hyperlink"/>
            <w:rFonts w:eastAsiaTheme="minorHAnsi" w:cs="CenturyGothic"/>
            <w:szCs w:val="20"/>
            <w:lang w:val="de-DE" w:eastAsia="en-US"/>
          </w:rPr>
          <w:t>jochen.ressel@malteser.at</w:t>
        </w:r>
      </w:hyperlink>
      <w:r w:rsidR="00616CDD" w:rsidRPr="00616CDD">
        <w:rPr>
          <w:rFonts w:eastAsiaTheme="minorHAnsi" w:cs="CenturyGothic"/>
          <w:szCs w:val="20"/>
          <w:lang w:val="de-DE" w:eastAsia="en-US"/>
        </w:rPr>
        <w:t xml:space="preserve"> | +43 664 1188 561 | www.malteserorden.at</w:t>
      </w:r>
    </w:p>
    <w:p w14:paraId="4C5FB3A9" w14:textId="3345BCAB" w:rsidR="00616CDD" w:rsidRDefault="00616CDD" w:rsidP="00616CDD">
      <w:pPr>
        <w:rPr>
          <w:rFonts w:eastAsiaTheme="minorHAnsi" w:cs="CenturyGothic"/>
          <w:b/>
          <w:bCs/>
          <w:szCs w:val="20"/>
          <w:lang w:val="de-DE" w:eastAsia="en-US"/>
        </w:rPr>
      </w:pPr>
    </w:p>
    <w:p w14:paraId="6C307CA3" w14:textId="77777777" w:rsidR="00C45B2E" w:rsidRDefault="00C45B2E" w:rsidP="00616CDD">
      <w:pPr>
        <w:rPr>
          <w:rFonts w:eastAsiaTheme="minorHAnsi" w:cs="CenturyGothic"/>
          <w:b/>
          <w:bCs/>
          <w:szCs w:val="20"/>
          <w:lang w:val="de-DE" w:eastAsia="en-US"/>
        </w:rPr>
      </w:pPr>
    </w:p>
    <w:p w14:paraId="46501D54" w14:textId="77777777" w:rsidR="00C45B2E" w:rsidRDefault="00C45B2E" w:rsidP="00616CDD">
      <w:pPr>
        <w:rPr>
          <w:rFonts w:eastAsiaTheme="minorHAnsi" w:cs="CenturyGothic"/>
          <w:b/>
          <w:bCs/>
          <w:szCs w:val="20"/>
          <w:lang w:val="de-DE" w:eastAsia="en-US"/>
        </w:rPr>
      </w:pPr>
    </w:p>
    <w:p w14:paraId="4B0A6FD1" w14:textId="111FD822" w:rsidR="002140D6" w:rsidRDefault="00B65904" w:rsidP="005F69CF">
      <w:pPr>
        <w:ind w:right="-711"/>
        <w:rPr>
          <w:rFonts w:eastAsiaTheme="minorHAnsi" w:cs="CenturyGothic"/>
          <w:szCs w:val="20"/>
          <w:lang w:eastAsia="en-US"/>
        </w:rPr>
      </w:pPr>
      <w:r w:rsidRPr="00616CDD">
        <w:rPr>
          <w:rFonts w:eastAsiaTheme="minorHAnsi" w:cs="CenturyGothic"/>
          <w:b/>
          <w:sz w:val="22"/>
          <w:lang w:val="de-DE" w:eastAsia="en-US"/>
        </w:rPr>
        <w:t xml:space="preserve">Bildmaterial </w:t>
      </w:r>
    </w:p>
    <w:p w14:paraId="6127C143" w14:textId="77777777" w:rsidR="002140D6" w:rsidRPr="002140D6" w:rsidRDefault="002140D6" w:rsidP="002140D6">
      <w:pPr>
        <w:ind w:right="-711"/>
        <w:rPr>
          <w:rFonts w:eastAsiaTheme="minorHAnsi" w:cs="CenturyGothic"/>
          <w:szCs w:val="20"/>
          <w:lang w:eastAsia="en-US"/>
        </w:rPr>
      </w:pPr>
    </w:p>
    <w:p w14:paraId="4B0FB0AC" w14:textId="77CEA23C" w:rsidR="00B65904" w:rsidRDefault="002140D6" w:rsidP="00616CDD">
      <w:pPr>
        <w:rPr>
          <w:rFonts w:eastAsiaTheme="minorHAnsi" w:cs="CenturyGothic"/>
          <w:b/>
          <w:bCs/>
          <w:szCs w:val="20"/>
          <w:lang w:val="de-DE" w:eastAsia="en-US"/>
        </w:rPr>
      </w:pPr>
      <w:r>
        <w:rPr>
          <w:noProof/>
          <w:lang w:val="de-DE" w:eastAsia="de-DE"/>
        </w:rPr>
        <w:drawing>
          <wp:anchor distT="0" distB="0" distL="114300" distR="114300" simplePos="0" relativeHeight="251664384" behindDoc="0" locked="0" layoutInCell="1" allowOverlap="1" wp14:anchorId="760F0D10" wp14:editId="2BAC313D">
            <wp:simplePos x="0" y="0"/>
            <wp:positionH relativeFrom="column">
              <wp:posOffset>-53197</wp:posOffset>
            </wp:positionH>
            <wp:positionV relativeFrom="paragraph">
              <wp:posOffset>158098</wp:posOffset>
            </wp:positionV>
            <wp:extent cx="1962761" cy="708509"/>
            <wp:effectExtent l="0" t="0" r="0" b="3175"/>
            <wp:wrapNone/>
            <wp:docPr id="4907704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770429" name="Grafik 1"/>
                    <pic:cNvPicPr/>
                  </pic:nvPicPr>
                  <pic:blipFill rotWithShape="1">
                    <a:blip r:embed="rId9" cstate="print">
                      <a:extLst>
                        <a:ext uri="{28A0092B-C50C-407E-A947-70E740481C1C}">
                          <a14:useLocalDpi xmlns:a14="http://schemas.microsoft.com/office/drawing/2010/main" val="0"/>
                        </a:ext>
                      </a:extLst>
                    </a:blip>
                    <a:srcRect l="-225" r="1298"/>
                    <a:stretch>
                      <a:fillRect/>
                    </a:stretch>
                  </pic:blipFill>
                  <pic:spPr bwMode="auto">
                    <a:xfrm>
                      <a:off x="0" y="0"/>
                      <a:ext cx="1962761" cy="70850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16CDD">
        <w:rPr>
          <w:rFonts w:eastAsiaTheme="minorHAnsi" w:cs="CenturyGothic"/>
          <w:noProof/>
          <w:szCs w:val="20"/>
          <w:lang w:val="de-DE" w:eastAsia="de-DE"/>
        </w:rPr>
        <mc:AlternateContent>
          <mc:Choice Requires="wps">
            <w:drawing>
              <wp:anchor distT="0" distB="0" distL="114300" distR="114300" simplePos="0" relativeHeight="251662336" behindDoc="0" locked="0" layoutInCell="1" allowOverlap="1" wp14:anchorId="514FEBFB" wp14:editId="2B0EA2CC">
                <wp:simplePos x="0" y="0"/>
                <wp:positionH relativeFrom="column">
                  <wp:posOffset>1962785</wp:posOffset>
                </wp:positionH>
                <wp:positionV relativeFrom="paragraph">
                  <wp:posOffset>81998</wp:posOffset>
                </wp:positionV>
                <wp:extent cx="3717587" cy="1490980"/>
                <wp:effectExtent l="0" t="0" r="0" b="0"/>
                <wp:wrapNone/>
                <wp:docPr id="1533748025" name="Textfeld 2"/>
                <wp:cNvGraphicFramePr/>
                <a:graphic xmlns:a="http://schemas.openxmlformats.org/drawingml/2006/main">
                  <a:graphicData uri="http://schemas.microsoft.com/office/word/2010/wordprocessingShape">
                    <wps:wsp>
                      <wps:cNvSpPr txBox="1"/>
                      <wps:spPr>
                        <a:xfrm>
                          <a:off x="0" y="0"/>
                          <a:ext cx="3717587" cy="1490980"/>
                        </a:xfrm>
                        <a:prstGeom prst="rect">
                          <a:avLst/>
                        </a:prstGeom>
                        <a:noFill/>
                        <a:ln w="6350">
                          <a:noFill/>
                        </a:ln>
                      </wps:spPr>
                      <wps:txbx>
                        <w:txbxContent>
                          <w:p w14:paraId="36AD236B" w14:textId="77777777" w:rsidR="00216B72" w:rsidRDefault="00616CDD" w:rsidP="002213BF">
                            <w:pPr>
                              <w:rPr>
                                <w:sz w:val="16"/>
                                <w:szCs w:val="16"/>
                              </w:rPr>
                            </w:pPr>
                            <w:r w:rsidRPr="00616CDD">
                              <w:rPr>
                                <w:b/>
                                <w:bCs/>
                                <w:i/>
                                <w:iCs/>
                                <w:sz w:val="16"/>
                                <w:szCs w:val="16"/>
                                <w:u w:val="single"/>
                              </w:rPr>
                              <w:t>Bild1</w:t>
                            </w:r>
                            <w:r>
                              <w:rPr>
                                <w:sz w:val="16"/>
                                <w:szCs w:val="16"/>
                              </w:rPr>
                              <w:t xml:space="preserve"> - </w:t>
                            </w:r>
                            <w:r w:rsidRPr="00616CDD">
                              <w:rPr>
                                <w:sz w:val="16"/>
                                <w:szCs w:val="16"/>
                              </w:rPr>
                              <w:t xml:space="preserve">Bildtext: </w:t>
                            </w:r>
                          </w:p>
                          <w:p w14:paraId="1D38BE70" w14:textId="77777777" w:rsidR="00216B72" w:rsidRDefault="00216B72" w:rsidP="002213BF">
                            <w:pPr>
                              <w:rPr>
                                <w:sz w:val="16"/>
                                <w:szCs w:val="16"/>
                              </w:rPr>
                            </w:pPr>
                          </w:p>
                          <w:p w14:paraId="6F5F809A" w14:textId="3D2D0806" w:rsidR="002140D6" w:rsidRDefault="005F69CF" w:rsidP="005F69CF">
                            <w:pPr>
                              <w:rPr>
                                <w:sz w:val="16"/>
                                <w:szCs w:val="16"/>
                              </w:rPr>
                            </w:pPr>
                            <w:r w:rsidRPr="005F69CF">
                              <w:rPr>
                                <w:sz w:val="16"/>
                                <w:szCs w:val="16"/>
                              </w:rPr>
                              <w:t xml:space="preserve">Gerade im Jubiläumsjahr sollen </w:t>
                            </w:r>
                            <w:r>
                              <w:rPr>
                                <w:sz w:val="16"/>
                                <w:szCs w:val="16"/>
                              </w:rPr>
                              <w:t xml:space="preserve">zum 10. Kinderhilfelauf </w:t>
                            </w:r>
                            <w:r w:rsidRPr="005F69CF">
                              <w:rPr>
                                <w:sz w:val="16"/>
                                <w:szCs w:val="16"/>
                              </w:rPr>
                              <w:t>möglichst viele motiviert werden, Verantwortung zu übernehmen und mit ihre</w:t>
                            </w:r>
                            <w:r w:rsidR="00EC080D">
                              <w:rPr>
                                <w:sz w:val="16"/>
                                <w:szCs w:val="16"/>
                              </w:rPr>
                              <w:t>r Teilnahme</w:t>
                            </w:r>
                            <w:r w:rsidRPr="005F69CF">
                              <w:rPr>
                                <w:sz w:val="16"/>
                                <w:szCs w:val="16"/>
                              </w:rPr>
                              <w:t xml:space="preserve"> dazu beizutragen, das angestrebte Rekord</w:t>
                            </w:r>
                            <w:r w:rsidR="00EC080D">
                              <w:rPr>
                                <w:sz w:val="16"/>
                                <w:szCs w:val="16"/>
                              </w:rPr>
                              <w:t>-</w:t>
                            </w:r>
                            <w:r w:rsidRPr="005F69CF">
                              <w:rPr>
                                <w:sz w:val="16"/>
                                <w:szCs w:val="16"/>
                              </w:rPr>
                              <w:t>Spendenergebnis zu erreichen.</w:t>
                            </w:r>
                          </w:p>
                          <w:p w14:paraId="271A7510" w14:textId="5385F1B6" w:rsidR="00616CDD" w:rsidRPr="00616CDD" w:rsidRDefault="00216B72" w:rsidP="005F69CF">
                            <w:pPr>
                              <w:rPr>
                                <w:sz w:val="16"/>
                                <w:szCs w:val="16"/>
                              </w:rPr>
                            </w:pPr>
                            <w:r w:rsidRPr="00216B72">
                              <w:rPr>
                                <w:sz w:val="16"/>
                                <w:szCs w:val="16"/>
                                <w:lang w:val="de-DE"/>
                              </w:rPr>
                              <w:t xml:space="preserve">Fotocredit: © </w:t>
                            </w:r>
                            <w:r w:rsidR="005F69CF">
                              <w:rPr>
                                <w:sz w:val="16"/>
                                <w:szCs w:val="16"/>
                              </w:rPr>
                              <w:t>MALTESER Kinderhilfe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514FEBFB" id="_x0000_t202" coordsize="21600,21600" o:spt="202" path="m,l,21600r21600,l21600,xe">
                <v:stroke joinstyle="miter"/>
                <v:path gradientshapeok="t" o:connecttype="rect"/>
              </v:shapetype>
              <v:shape id="Textfeld 2" o:spid="_x0000_s1026" type="#_x0000_t202" style="position:absolute;margin-left:154.55pt;margin-top:6.45pt;width:292.7pt;height:117.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" filled="f" stroked="f" strokeweight=".5pt">
                <v:textbox>
                  <w:txbxContent>
                    <w:p w14:paraId="36AD236B" w14:textId="77777777" w:rsidR="00216B72" w:rsidRDefault="00616CDD" w:rsidP="002213BF">
                      <w:pPr>
                        <w:rPr>
                          <w:sz w:val="16"/>
                          <w:szCs w:val="16"/>
                        </w:rPr>
                      </w:pPr>
                      <w:r w:rsidRPr="00616CDD">
                        <w:rPr>
                          <w:b/>
                          <w:bCs/>
                          <w:i/>
                          <w:iCs/>
                          <w:sz w:val="16"/>
                          <w:szCs w:val="16"/>
                          <w:u w:val="single"/>
                        </w:rPr>
                        <w:t>Bild1</w:t>
                      </w:r>
                      <w:r>
                        <w:rPr>
                          <w:sz w:val="16"/>
                          <w:szCs w:val="16"/>
                        </w:rPr>
                        <w:t xml:space="preserve"> - </w:t>
                      </w:r>
                      <w:r w:rsidRPr="00616CDD">
                        <w:rPr>
                          <w:sz w:val="16"/>
                          <w:szCs w:val="16"/>
                        </w:rPr>
                        <w:t xml:space="preserve">Bildtext: </w:t>
                      </w:r>
                    </w:p>
                    <w:p w14:paraId="1D38BE70" w14:textId="77777777" w:rsidR="00216B72" w:rsidRDefault="00216B72" w:rsidP="002213BF">
                      <w:pPr>
                        <w:rPr>
                          <w:sz w:val="16"/>
                          <w:szCs w:val="16"/>
                        </w:rPr>
                      </w:pPr>
                    </w:p>
                    <w:p w14:paraId="6F5F809A" w14:textId="3D2D0806" w:rsidR="002140D6" w:rsidRDefault="005F69CF" w:rsidP="005F69CF">
                      <w:pPr>
                        <w:rPr>
                          <w:sz w:val="16"/>
                          <w:szCs w:val="16"/>
                        </w:rPr>
                      </w:pPr>
                      <w:r w:rsidRPr="005F69CF">
                        <w:rPr>
                          <w:sz w:val="16"/>
                          <w:szCs w:val="16"/>
                        </w:rPr>
                        <w:t xml:space="preserve">Gerade im Jubiläumsjahr sollen </w:t>
                      </w:r>
                      <w:r>
                        <w:rPr>
                          <w:sz w:val="16"/>
                          <w:szCs w:val="16"/>
                        </w:rPr>
                        <w:t xml:space="preserve">zum 10. Kinderhilfelauf </w:t>
                      </w:r>
                      <w:r w:rsidRPr="005F69CF">
                        <w:rPr>
                          <w:sz w:val="16"/>
                          <w:szCs w:val="16"/>
                        </w:rPr>
                        <w:t>möglichst viele motiviert werden, Verantwortung zu übernehmen und mit ihre</w:t>
                      </w:r>
                      <w:r w:rsidR="00EC080D">
                        <w:rPr>
                          <w:sz w:val="16"/>
                          <w:szCs w:val="16"/>
                        </w:rPr>
                        <w:t>r Teilnahme</w:t>
                      </w:r>
                      <w:r w:rsidRPr="005F69CF">
                        <w:rPr>
                          <w:sz w:val="16"/>
                          <w:szCs w:val="16"/>
                        </w:rPr>
                        <w:t xml:space="preserve"> dazu beizutragen, das angestrebte Rekord</w:t>
                      </w:r>
                      <w:r w:rsidR="00EC080D">
                        <w:rPr>
                          <w:sz w:val="16"/>
                          <w:szCs w:val="16"/>
                        </w:rPr>
                        <w:t>-</w:t>
                      </w:r>
                      <w:r w:rsidRPr="005F69CF">
                        <w:rPr>
                          <w:sz w:val="16"/>
                          <w:szCs w:val="16"/>
                        </w:rPr>
                        <w:t>Spendenergebnis zu erreichen.</w:t>
                      </w:r>
                    </w:p>
                    <w:p w14:paraId="271A7510" w14:textId="5385F1B6" w:rsidR="00616CDD" w:rsidRPr="00616CDD" w:rsidRDefault="00216B72" w:rsidP="005F69CF">
                      <w:pPr>
                        <w:rPr>
                          <w:sz w:val="16"/>
                          <w:szCs w:val="16"/>
                        </w:rPr>
                      </w:pPr>
                      <w:proofErr w:type="spellStart"/>
                      <w:r w:rsidRPr="00216B72">
                        <w:rPr>
                          <w:sz w:val="16"/>
                          <w:szCs w:val="16"/>
                          <w:lang w:val="de-DE"/>
                        </w:rPr>
                        <w:t>Fotocredit</w:t>
                      </w:r>
                      <w:proofErr w:type="spellEnd"/>
                      <w:r w:rsidRPr="00216B72">
                        <w:rPr>
                          <w:sz w:val="16"/>
                          <w:szCs w:val="16"/>
                          <w:lang w:val="de-DE"/>
                        </w:rPr>
                        <w:t xml:space="preserve">: © </w:t>
                      </w:r>
                      <w:r w:rsidR="005F69CF">
                        <w:rPr>
                          <w:sz w:val="16"/>
                          <w:szCs w:val="16"/>
                        </w:rPr>
                        <w:t>MALTESER Kinderhilfe</w:t>
                      </w:r>
                    </w:p>
                  </w:txbxContent>
                </v:textbox>
              </v:shape>
            </w:pict>
          </mc:Fallback>
        </mc:AlternateContent>
      </w:r>
    </w:p>
    <w:p w14:paraId="0653C6A6" w14:textId="0E40D742" w:rsidR="00B65904" w:rsidRDefault="00B65904" w:rsidP="00616CDD">
      <w:pPr>
        <w:rPr>
          <w:rFonts w:eastAsiaTheme="minorHAnsi" w:cs="CenturyGothic"/>
          <w:b/>
          <w:bCs/>
          <w:szCs w:val="20"/>
          <w:lang w:val="de-DE" w:eastAsia="en-US"/>
        </w:rPr>
      </w:pPr>
    </w:p>
    <w:p w14:paraId="017D1C36" w14:textId="47AFD12D" w:rsidR="00B65904" w:rsidRDefault="00B65904" w:rsidP="00616CDD">
      <w:pPr>
        <w:rPr>
          <w:rFonts w:eastAsiaTheme="minorHAnsi" w:cs="CenturyGothic"/>
          <w:b/>
          <w:bCs/>
          <w:szCs w:val="20"/>
          <w:lang w:val="de-DE" w:eastAsia="en-US"/>
        </w:rPr>
      </w:pPr>
    </w:p>
    <w:p w14:paraId="73C9CF59" w14:textId="63CC7BEB" w:rsidR="00B65904" w:rsidRDefault="00B65904" w:rsidP="00616CDD">
      <w:pPr>
        <w:rPr>
          <w:rFonts w:eastAsiaTheme="minorHAnsi" w:cs="CenturyGothic"/>
          <w:b/>
          <w:bCs/>
          <w:szCs w:val="20"/>
          <w:lang w:val="de-DE" w:eastAsia="en-US"/>
        </w:rPr>
      </w:pPr>
    </w:p>
    <w:p w14:paraId="32337BBF" w14:textId="2B7BCDA8" w:rsidR="00B65904" w:rsidRDefault="00B65904" w:rsidP="00616CDD">
      <w:pPr>
        <w:rPr>
          <w:rFonts w:eastAsiaTheme="minorHAnsi" w:cs="CenturyGothic"/>
          <w:b/>
          <w:bCs/>
          <w:szCs w:val="20"/>
          <w:lang w:val="de-DE" w:eastAsia="en-US"/>
        </w:rPr>
      </w:pPr>
    </w:p>
    <w:p w14:paraId="4F298F57" w14:textId="5DDA59A2" w:rsidR="00B65904" w:rsidRDefault="00B65904" w:rsidP="00616CDD">
      <w:pPr>
        <w:rPr>
          <w:rFonts w:eastAsiaTheme="minorHAnsi" w:cs="CenturyGothic"/>
          <w:b/>
          <w:bCs/>
          <w:szCs w:val="20"/>
          <w:lang w:val="de-DE" w:eastAsia="en-US"/>
        </w:rPr>
      </w:pPr>
    </w:p>
    <w:p w14:paraId="2D1C274A" w14:textId="3F50EA66" w:rsidR="00B65904" w:rsidRDefault="00B65904" w:rsidP="00616CDD">
      <w:pPr>
        <w:rPr>
          <w:rFonts w:eastAsiaTheme="minorHAnsi" w:cs="CenturyGothic"/>
          <w:b/>
          <w:bCs/>
          <w:szCs w:val="20"/>
          <w:lang w:val="de-DE" w:eastAsia="en-US"/>
        </w:rPr>
      </w:pPr>
    </w:p>
    <w:p w14:paraId="2F13E856" w14:textId="204CAAE2" w:rsidR="00B65904" w:rsidRDefault="00B65904" w:rsidP="00616CDD">
      <w:pPr>
        <w:rPr>
          <w:rFonts w:eastAsiaTheme="minorHAnsi" w:cs="CenturyGothic"/>
          <w:b/>
          <w:bCs/>
          <w:szCs w:val="20"/>
          <w:lang w:val="de-DE" w:eastAsia="en-US"/>
        </w:rPr>
      </w:pPr>
    </w:p>
    <w:p w14:paraId="072CDF1F" w14:textId="529A27DD" w:rsidR="00B65904" w:rsidRDefault="00B65904" w:rsidP="00616CDD">
      <w:pPr>
        <w:rPr>
          <w:rFonts w:eastAsiaTheme="minorHAnsi" w:cs="CenturyGothic"/>
          <w:b/>
          <w:bCs/>
          <w:szCs w:val="20"/>
          <w:lang w:val="de-DE" w:eastAsia="en-US"/>
        </w:rPr>
      </w:pPr>
    </w:p>
    <w:p w14:paraId="2977FB69" w14:textId="2E3CBBA0" w:rsidR="00B65904" w:rsidRDefault="00B65904" w:rsidP="00616CDD">
      <w:pPr>
        <w:rPr>
          <w:rFonts w:eastAsiaTheme="minorHAnsi" w:cs="CenturyGothic"/>
          <w:b/>
          <w:bCs/>
          <w:szCs w:val="20"/>
          <w:lang w:val="de-DE" w:eastAsia="en-US"/>
        </w:rPr>
      </w:pPr>
    </w:p>
    <w:p w14:paraId="161FA3CE" w14:textId="69F2766C" w:rsidR="00B65904" w:rsidRDefault="00B65904" w:rsidP="00616CDD">
      <w:pPr>
        <w:rPr>
          <w:rFonts w:eastAsiaTheme="minorHAnsi" w:cs="CenturyGothic"/>
          <w:b/>
          <w:bCs/>
          <w:szCs w:val="20"/>
          <w:lang w:val="de-DE" w:eastAsia="en-US"/>
        </w:rPr>
      </w:pPr>
    </w:p>
    <w:p w14:paraId="45E9298D" w14:textId="6AF6AAFC" w:rsidR="002140D6" w:rsidRPr="002140D6" w:rsidRDefault="00EC080D" w:rsidP="005F69CF">
      <w:pPr>
        <w:tabs>
          <w:tab w:val="left" w:pos="3261"/>
          <w:tab w:val="left" w:pos="6521"/>
        </w:tabs>
        <w:ind w:left="3261"/>
        <w:rPr>
          <w:rFonts w:eastAsiaTheme="minorHAnsi" w:cs="CenturyGothic"/>
          <w:b/>
          <w:bCs/>
          <w:szCs w:val="20"/>
          <w:lang w:val="de-DE" w:eastAsia="en-US"/>
        </w:rPr>
      </w:pPr>
      <w:r>
        <w:rPr>
          <w:noProof/>
          <w:lang w:val="de-DE" w:eastAsia="de-DE"/>
        </w:rPr>
        <w:drawing>
          <wp:anchor distT="0" distB="0" distL="114300" distR="114300" simplePos="0" relativeHeight="251667456" behindDoc="0" locked="0" layoutInCell="1" allowOverlap="1" wp14:anchorId="222D2AB7" wp14:editId="2AB0E2F8">
            <wp:simplePos x="0" y="0"/>
            <wp:positionH relativeFrom="column">
              <wp:posOffset>-51686</wp:posOffset>
            </wp:positionH>
            <wp:positionV relativeFrom="paragraph">
              <wp:posOffset>63201</wp:posOffset>
            </wp:positionV>
            <wp:extent cx="1962150" cy="1314072"/>
            <wp:effectExtent l="0" t="0" r="0" b="0"/>
            <wp:wrapNone/>
            <wp:docPr id="10184685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68524" name="Grafik 1"/>
                    <pic:cNvPicPr/>
                  </pic:nvPicPr>
                  <pic:blipFill rotWithShape="1">
                    <a:blip r:embed="rId10" cstate="print">
                      <a:extLst>
                        <a:ext uri="{28A0092B-C50C-407E-A947-70E740481C1C}">
                          <a14:useLocalDpi xmlns:a14="http://schemas.microsoft.com/office/drawing/2010/main" val="0"/>
                        </a:ext>
                      </a:extLst>
                    </a:blip>
                    <a:srcRect t="253" b="-728"/>
                    <a:stretch>
                      <a:fillRect/>
                    </a:stretch>
                  </pic:blipFill>
                  <pic:spPr bwMode="auto">
                    <a:xfrm>
                      <a:off x="0" y="0"/>
                      <a:ext cx="1962150" cy="131407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F69CF" w:rsidRPr="00616CDD">
        <w:rPr>
          <w:rFonts w:eastAsiaTheme="minorHAnsi" w:cs="CenturyGothic"/>
          <w:noProof/>
          <w:szCs w:val="20"/>
          <w:lang w:val="de-DE" w:eastAsia="de-DE"/>
        </w:rPr>
        <mc:AlternateContent>
          <mc:Choice Requires="wps">
            <w:drawing>
              <wp:anchor distT="0" distB="0" distL="114300" distR="114300" simplePos="0" relativeHeight="251666432" behindDoc="0" locked="0" layoutInCell="1" allowOverlap="1" wp14:anchorId="6FE59938" wp14:editId="7B442205">
                <wp:simplePos x="0" y="0"/>
                <wp:positionH relativeFrom="column">
                  <wp:posOffset>1962785</wp:posOffset>
                </wp:positionH>
                <wp:positionV relativeFrom="paragraph">
                  <wp:posOffset>29530</wp:posOffset>
                </wp:positionV>
                <wp:extent cx="3717587" cy="1490980"/>
                <wp:effectExtent l="0" t="0" r="0" b="0"/>
                <wp:wrapNone/>
                <wp:docPr id="883420796" name="Textfeld 2"/>
                <wp:cNvGraphicFramePr/>
                <a:graphic xmlns:a="http://schemas.openxmlformats.org/drawingml/2006/main">
                  <a:graphicData uri="http://schemas.microsoft.com/office/word/2010/wordprocessingShape">
                    <wps:wsp>
                      <wps:cNvSpPr txBox="1"/>
                      <wps:spPr>
                        <a:xfrm>
                          <a:off x="0" y="0"/>
                          <a:ext cx="3717587" cy="1490980"/>
                        </a:xfrm>
                        <a:prstGeom prst="rect">
                          <a:avLst/>
                        </a:prstGeom>
                        <a:noFill/>
                        <a:ln w="6350">
                          <a:noFill/>
                        </a:ln>
                      </wps:spPr>
                      <wps:txbx>
                        <w:txbxContent>
                          <w:p w14:paraId="5D9345CF" w14:textId="1AF9847A" w:rsidR="005F69CF" w:rsidRDefault="005F69CF" w:rsidP="002213BF">
                            <w:pPr>
                              <w:rPr>
                                <w:sz w:val="16"/>
                                <w:szCs w:val="16"/>
                              </w:rPr>
                            </w:pPr>
                            <w:r w:rsidRPr="00616CDD">
                              <w:rPr>
                                <w:b/>
                                <w:bCs/>
                                <w:i/>
                                <w:iCs/>
                                <w:sz w:val="16"/>
                                <w:szCs w:val="16"/>
                                <w:u w:val="single"/>
                              </w:rPr>
                              <w:t>Bild</w:t>
                            </w:r>
                            <w:r>
                              <w:rPr>
                                <w:b/>
                                <w:bCs/>
                                <w:i/>
                                <w:iCs/>
                                <w:sz w:val="16"/>
                                <w:szCs w:val="16"/>
                                <w:u w:val="single"/>
                              </w:rPr>
                              <w:t>2</w:t>
                            </w:r>
                            <w:r>
                              <w:rPr>
                                <w:sz w:val="16"/>
                                <w:szCs w:val="16"/>
                              </w:rPr>
                              <w:t xml:space="preserve"> - </w:t>
                            </w:r>
                            <w:r w:rsidRPr="00616CDD">
                              <w:rPr>
                                <w:sz w:val="16"/>
                                <w:szCs w:val="16"/>
                              </w:rPr>
                              <w:t xml:space="preserve">Bildtext: </w:t>
                            </w:r>
                          </w:p>
                          <w:p w14:paraId="75E9F009" w14:textId="77777777" w:rsidR="005F69CF" w:rsidRDefault="005F69CF" w:rsidP="002213BF">
                            <w:pPr>
                              <w:rPr>
                                <w:sz w:val="16"/>
                                <w:szCs w:val="16"/>
                              </w:rPr>
                            </w:pPr>
                          </w:p>
                          <w:p w14:paraId="6A2F66B9" w14:textId="14D70311" w:rsidR="005F69CF" w:rsidRDefault="005F69CF" w:rsidP="005F69CF">
                            <w:pPr>
                              <w:rPr>
                                <w:sz w:val="16"/>
                                <w:szCs w:val="16"/>
                              </w:rPr>
                            </w:pPr>
                            <w:r w:rsidRPr="005F69CF">
                              <w:rPr>
                                <w:sz w:val="16"/>
                                <w:szCs w:val="16"/>
                              </w:rPr>
                              <w:t xml:space="preserve">Seit der Premiere hat sich der Kinderhilfelauf zu einer der bedeutendsten Charity-Veranstaltungen im Mostviertel entwickelt. </w:t>
                            </w:r>
                            <w:r>
                              <w:rPr>
                                <w:sz w:val="16"/>
                                <w:szCs w:val="16"/>
                              </w:rPr>
                              <w:t>Letztes Jahr</w:t>
                            </w:r>
                            <w:r w:rsidRPr="005F69CF">
                              <w:rPr>
                                <w:sz w:val="16"/>
                                <w:szCs w:val="16"/>
                              </w:rPr>
                              <w:t xml:space="preserve"> gingen bereits mehr als 1.800 Läuferinnen und Läufer an den Star</w:t>
                            </w:r>
                            <w:r>
                              <w:rPr>
                                <w:sz w:val="16"/>
                                <w:szCs w:val="16"/>
                              </w:rPr>
                              <w:t>t und unterstützten damit lebensverkürzend erkrankte Kinder.</w:t>
                            </w:r>
                          </w:p>
                          <w:p w14:paraId="3784BBCC" w14:textId="0BF6BA75" w:rsidR="005F69CF" w:rsidRPr="00616CDD" w:rsidRDefault="005F69CF" w:rsidP="005F69CF">
                            <w:pPr>
                              <w:rPr>
                                <w:sz w:val="16"/>
                                <w:szCs w:val="16"/>
                              </w:rPr>
                            </w:pPr>
                            <w:r w:rsidRPr="00216B72">
                              <w:rPr>
                                <w:sz w:val="16"/>
                                <w:szCs w:val="16"/>
                                <w:lang w:val="de-DE"/>
                              </w:rPr>
                              <w:t xml:space="preserve">Fotocredit: © </w:t>
                            </w:r>
                            <w:r>
                              <w:rPr>
                                <w:sz w:val="16"/>
                                <w:szCs w:val="16"/>
                              </w:rPr>
                              <w:t>MALTESER Kinderhilfe – Christian Holzinger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FE59938" id="_x0000_s1027" type="#_x0000_t202" style="position:absolute;left:0;text-align:left;margin-left:154.55pt;margin-top:2.35pt;width:292.7pt;height:117.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" filled="f" stroked="f" strokeweight=".5pt">
                <v:textbox>
                  <w:txbxContent>
                    <w:p w14:paraId="5D9345CF" w14:textId="1AF9847A" w:rsidR="005F69CF" w:rsidRDefault="005F69CF" w:rsidP="002213BF">
                      <w:pPr>
                        <w:rPr>
                          <w:sz w:val="16"/>
                          <w:szCs w:val="16"/>
                        </w:rPr>
                      </w:pPr>
                      <w:r w:rsidRPr="00616CDD">
                        <w:rPr>
                          <w:b/>
                          <w:bCs/>
                          <w:i/>
                          <w:iCs/>
                          <w:sz w:val="16"/>
                          <w:szCs w:val="16"/>
                          <w:u w:val="single"/>
                        </w:rPr>
                        <w:t>Bild</w:t>
                      </w:r>
                      <w:r>
                        <w:rPr>
                          <w:b/>
                          <w:bCs/>
                          <w:i/>
                          <w:iCs/>
                          <w:sz w:val="16"/>
                          <w:szCs w:val="16"/>
                          <w:u w:val="single"/>
                        </w:rPr>
                        <w:t>2</w:t>
                      </w:r>
                      <w:r>
                        <w:rPr>
                          <w:sz w:val="16"/>
                          <w:szCs w:val="16"/>
                        </w:rPr>
                        <w:t xml:space="preserve"> - </w:t>
                      </w:r>
                      <w:r w:rsidRPr="00616CDD">
                        <w:rPr>
                          <w:sz w:val="16"/>
                          <w:szCs w:val="16"/>
                        </w:rPr>
                        <w:t xml:space="preserve">Bildtext: </w:t>
                      </w:r>
                    </w:p>
                    <w:p w14:paraId="75E9F009" w14:textId="77777777" w:rsidR="005F69CF" w:rsidRDefault="005F69CF" w:rsidP="002213BF">
                      <w:pPr>
                        <w:rPr>
                          <w:sz w:val="16"/>
                          <w:szCs w:val="16"/>
                        </w:rPr>
                      </w:pPr>
                    </w:p>
                    <w:p w14:paraId="6A2F66B9" w14:textId="14D70311" w:rsidR="005F69CF" w:rsidRDefault="005F69CF" w:rsidP="005F69CF">
                      <w:pPr>
                        <w:rPr>
                          <w:sz w:val="16"/>
                          <w:szCs w:val="16"/>
                        </w:rPr>
                      </w:pPr>
                      <w:r w:rsidRPr="005F69CF">
                        <w:rPr>
                          <w:sz w:val="16"/>
                          <w:szCs w:val="16"/>
                        </w:rPr>
                        <w:t xml:space="preserve">Seit der Premiere hat sich der Kinderhilfelauf zu einer der bedeutendsten Charity-Veranstaltungen im Mostviertel entwickelt. </w:t>
                      </w:r>
                      <w:r>
                        <w:rPr>
                          <w:sz w:val="16"/>
                          <w:szCs w:val="16"/>
                        </w:rPr>
                        <w:t>Letztes Jahr</w:t>
                      </w:r>
                      <w:r w:rsidRPr="005F69CF">
                        <w:rPr>
                          <w:sz w:val="16"/>
                          <w:szCs w:val="16"/>
                        </w:rPr>
                        <w:t xml:space="preserve"> gingen bereits mehr als 1.800 Läuferinnen und Läufer an den Star</w:t>
                      </w:r>
                      <w:r>
                        <w:rPr>
                          <w:sz w:val="16"/>
                          <w:szCs w:val="16"/>
                        </w:rPr>
                        <w:t>t und unterstützten damit lebensverkürzend erkrankte Kinder.</w:t>
                      </w:r>
                    </w:p>
                    <w:p w14:paraId="3784BBCC" w14:textId="0BF6BA75" w:rsidR="005F69CF" w:rsidRPr="00616CDD" w:rsidRDefault="005F69CF" w:rsidP="005F69CF">
                      <w:pPr>
                        <w:rPr>
                          <w:sz w:val="16"/>
                          <w:szCs w:val="16"/>
                        </w:rPr>
                      </w:pPr>
                      <w:proofErr w:type="spellStart"/>
                      <w:r w:rsidRPr="00216B72">
                        <w:rPr>
                          <w:sz w:val="16"/>
                          <w:szCs w:val="16"/>
                          <w:lang w:val="de-DE"/>
                        </w:rPr>
                        <w:t>Fotocredit</w:t>
                      </w:r>
                      <w:proofErr w:type="spellEnd"/>
                      <w:r w:rsidRPr="00216B72">
                        <w:rPr>
                          <w:sz w:val="16"/>
                          <w:szCs w:val="16"/>
                          <w:lang w:val="de-DE"/>
                        </w:rPr>
                        <w:t xml:space="preserve">: © </w:t>
                      </w:r>
                      <w:r>
                        <w:rPr>
                          <w:sz w:val="16"/>
                          <w:szCs w:val="16"/>
                        </w:rPr>
                        <w:t>MALTESER Kinderhilfe – Christian Holzinger</w:t>
                      </w:r>
                    </w:p>
                  </w:txbxContent>
                </v:textbox>
              </v:shape>
            </w:pict>
          </mc:Fallback>
        </mc:AlternateContent>
      </w:r>
      <w:r w:rsidR="002140D6" w:rsidRPr="002140D6">
        <w:rPr>
          <w:b/>
          <w:bCs/>
          <w:i/>
          <w:iCs/>
          <w:sz w:val="16"/>
          <w:szCs w:val="16"/>
        </w:rPr>
        <w:tab/>
      </w:r>
    </w:p>
    <w:p w14:paraId="227DBAC7" w14:textId="645923C7" w:rsidR="002140D6" w:rsidRDefault="002140D6" w:rsidP="00616CDD">
      <w:pPr>
        <w:rPr>
          <w:rFonts w:eastAsiaTheme="minorHAnsi" w:cs="CenturyGothic"/>
          <w:b/>
          <w:bCs/>
          <w:szCs w:val="20"/>
          <w:lang w:val="de-DE" w:eastAsia="en-US"/>
        </w:rPr>
      </w:pPr>
    </w:p>
    <w:p w14:paraId="522BE786" w14:textId="46EA887B" w:rsidR="00B65904" w:rsidRDefault="00B65904" w:rsidP="00616CDD">
      <w:pPr>
        <w:rPr>
          <w:rFonts w:eastAsiaTheme="minorHAnsi" w:cs="CenturyGothic"/>
          <w:b/>
          <w:bCs/>
          <w:szCs w:val="20"/>
          <w:lang w:val="de-DE" w:eastAsia="en-US"/>
        </w:rPr>
      </w:pPr>
    </w:p>
    <w:p w14:paraId="542BA55C" w14:textId="5AF6918B" w:rsidR="00216B72" w:rsidRDefault="00216B72" w:rsidP="00616CDD">
      <w:pPr>
        <w:rPr>
          <w:rFonts w:eastAsiaTheme="minorHAnsi" w:cs="CenturyGothic"/>
          <w:b/>
          <w:bCs/>
          <w:szCs w:val="20"/>
          <w:lang w:val="de-DE" w:eastAsia="en-US"/>
        </w:rPr>
      </w:pPr>
    </w:p>
    <w:p w14:paraId="234E73E2" w14:textId="12A93A0B" w:rsidR="00B65904" w:rsidRDefault="00B65904" w:rsidP="00616CDD">
      <w:pPr>
        <w:rPr>
          <w:rFonts w:eastAsiaTheme="minorHAnsi" w:cs="CenturyGothic"/>
          <w:b/>
          <w:bCs/>
          <w:szCs w:val="20"/>
          <w:lang w:val="de-DE" w:eastAsia="en-US"/>
        </w:rPr>
      </w:pPr>
    </w:p>
    <w:p w14:paraId="57E1971B" w14:textId="3609ED7E" w:rsidR="00B65904" w:rsidRDefault="00B65904" w:rsidP="00616CDD">
      <w:pPr>
        <w:rPr>
          <w:rFonts w:eastAsiaTheme="minorHAnsi" w:cs="CenturyGothic"/>
          <w:b/>
          <w:bCs/>
          <w:szCs w:val="20"/>
          <w:lang w:val="de-DE" w:eastAsia="en-US"/>
        </w:rPr>
      </w:pPr>
    </w:p>
    <w:p w14:paraId="20FB5617" w14:textId="5FB35070" w:rsidR="00616CDD" w:rsidRPr="00616CDD" w:rsidRDefault="00616CDD" w:rsidP="00616CDD">
      <w:pPr>
        <w:rPr>
          <w:rFonts w:eastAsiaTheme="minorHAnsi" w:cs="CenturyGothic"/>
          <w:b/>
          <w:bCs/>
          <w:szCs w:val="20"/>
          <w:lang w:val="de-DE" w:eastAsia="en-US"/>
        </w:rPr>
      </w:pPr>
    </w:p>
    <w:p w14:paraId="22E8DAF3" w14:textId="3428AAC2" w:rsidR="00B65904" w:rsidRDefault="00B65904" w:rsidP="00BD028D">
      <w:pPr>
        <w:rPr>
          <w:rFonts w:eastAsiaTheme="minorHAnsi" w:cs="CenturyGothic"/>
          <w:b/>
          <w:bCs/>
          <w:sz w:val="22"/>
          <w:lang w:val="de-DE" w:eastAsia="en-US"/>
        </w:rPr>
      </w:pPr>
    </w:p>
    <w:p w14:paraId="409E138F" w14:textId="3B9C2113" w:rsidR="00B65904" w:rsidRDefault="00B65904" w:rsidP="00BD028D">
      <w:pPr>
        <w:rPr>
          <w:rFonts w:eastAsiaTheme="minorHAnsi" w:cs="CenturyGothic"/>
          <w:b/>
          <w:bCs/>
          <w:sz w:val="22"/>
          <w:lang w:val="de-DE" w:eastAsia="en-US"/>
        </w:rPr>
      </w:pPr>
    </w:p>
    <w:p w14:paraId="28A36032" w14:textId="29EB57C0" w:rsidR="00B65904" w:rsidRDefault="00B65904" w:rsidP="00BD028D">
      <w:pPr>
        <w:rPr>
          <w:rFonts w:eastAsiaTheme="minorHAnsi" w:cs="CenturyGothic"/>
          <w:b/>
          <w:bCs/>
          <w:sz w:val="22"/>
          <w:lang w:val="de-DE" w:eastAsia="en-US"/>
        </w:rPr>
      </w:pPr>
    </w:p>
    <w:p w14:paraId="7C5E2D92" w14:textId="5AA592C8" w:rsidR="00216B72" w:rsidRDefault="00216B72" w:rsidP="00BD028D">
      <w:pPr>
        <w:rPr>
          <w:rFonts w:eastAsiaTheme="minorHAnsi" w:cs="CenturyGothic"/>
          <w:b/>
          <w:bCs/>
          <w:sz w:val="22"/>
          <w:lang w:val="de-DE" w:eastAsia="en-US"/>
        </w:rPr>
      </w:pPr>
    </w:p>
    <w:p w14:paraId="146523B0" w14:textId="105A460F" w:rsidR="00216B72" w:rsidRDefault="00216B72" w:rsidP="00BD028D">
      <w:pPr>
        <w:rPr>
          <w:rFonts w:eastAsiaTheme="minorHAnsi" w:cs="CenturyGothic"/>
          <w:b/>
          <w:bCs/>
          <w:sz w:val="22"/>
          <w:lang w:val="de-DE" w:eastAsia="en-US"/>
        </w:rPr>
      </w:pPr>
    </w:p>
    <w:p w14:paraId="4D0F5D6D" w14:textId="4AD279AB" w:rsidR="00616CDD" w:rsidRPr="00616CDD" w:rsidRDefault="00BD028D" w:rsidP="00BD028D">
      <w:pPr>
        <w:rPr>
          <w:rFonts w:eastAsiaTheme="minorHAnsi" w:cs="CenturyGothic"/>
          <w:b/>
          <w:bCs/>
          <w:sz w:val="22"/>
          <w:lang w:val="de-DE" w:eastAsia="en-US"/>
        </w:rPr>
      </w:pPr>
      <w:r w:rsidRPr="00BD028D">
        <w:rPr>
          <w:rFonts w:eastAsiaTheme="minorHAnsi" w:cs="CenturyGothic"/>
          <w:b/>
          <w:bCs/>
          <w:sz w:val="22"/>
          <w:lang w:val="de-DE" w:eastAsia="en-US"/>
        </w:rPr>
        <w:lastRenderedPageBreak/>
        <w:t xml:space="preserve">Der Souveräne Malteser-Ritter-Orden, </w:t>
      </w:r>
    </w:p>
    <w:p w14:paraId="61800267" w14:textId="731794D9" w:rsidR="00616CDD" w:rsidRPr="00616CDD" w:rsidRDefault="00616CDD" w:rsidP="00616CDD">
      <w:pPr>
        <w:rPr>
          <w:rFonts w:eastAsiaTheme="minorHAnsi" w:cs="CenturyGothic"/>
          <w:szCs w:val="20"/>
          <w:lang w:val="de-DE" w:eastAsia="en-US"/>
        </w:rPr>
      </w:pPr>
    </w:p>
    <w:p w14:paraId="6F364D43" w14:textId="11846530" w:rsidR="00BD028D" w:rsidRPr="00BD028D" w:rsidRDefault="00BD028D" w:rsidP="00EC080D">
      <w:pPr>
        <w:jc w:val="both"/>
        <w:rPr>
          <w:rFonts w:eastAsiaTheme="minorHAnsi" w:cs="CenturyGothic"/>
          <w:szCs w:val="20"/>
          <w:lang w:val="de-DE" w:eastAsia="en-US"/>
        </w:rPr>
      </w:pPr>
      <w:r w:rsidRPr="00BD028D">
        <w:rPr>
          <w:rFonts w:eastAsiaTheme="minorHAnsi" w:cs="CenturyGothic"/>
          <w:szCs w:val="20"/>
          <w:lang w:val="de-DE" w:eastAsia="en-US"/>
        </w:rPr>
        <w:t>entstanden in Jerusalem in der zweiten Hälfte des 11. Jahrhunderts, ist ein primäres Völkerrechtssubjekt und ein katholischer, religiöser Laienorden. Seine Aufgabe ist es, den Glauben zu bezeugen und den Armen und Kranken zu dienen. Heute ist der Malteserorden vor allem im Bereich der sozial-medizinischen und humanitären Hilfe tätig und in über 120 Ländern präsent. Gemeinsam mit 13.500 Mitgliedern arbeiten 100.000 Freiwillige, die von rund 52.000 Ärzten, Pflegepersonen, diplomierten Pflegekräften und Sanitätern unterstützt werden. Der Orden betreibt Krankenhäuser, medizinische Zentren, Ambulanzen, Einrichtungen für ältere und behinderte Menschen, Zentren für unheilbar Kranke sowie soziale und psychologische Betreuungsprojekte für Migranten und Flüchtlinge. Malteser International, das weltweit tätige Hilfswerk des Malteserordens, leistet Nothilfe bei Naturkatastrophen und in Kriegssituationen. In der Ukraine ist der Orden derzeit an über 70 Orten sowie in den Nachbarländern tätig. Im Nahen Osten unterstützt er die von den Konflikten Betroffenen, insbesondere im Libanon und im Gazastreifen (in Zusammenarbeit mit dem Lateinischen Patriarchat von Jerusalem), und betreibt das einzige Krankenhaus mit einer Neugeborenen-Intensivstation in Bethlehem. Das italienische Ambulanzkorps des Malteserordens beteiligt sich an Rettungsaktionen für Migranten im Mittelmeer.</w:t>
      </w:r>
      <w:r w:rsidR="002140D6">
        <w:rPr>
          <w:rFonts w:eastAsiaTheme="minorHAnsi" w:cs="CenturyGothic"/>
          <w:szCs w:val="20"/>
          <w:lang w:val="de-DE" w:eastAsia="en-US"/>
        </w:rPr>
        <w:t xml:space="preserve"> </w:t>
      </w:r>
      <w:r w:rsidRPr="00BD028D">
        <w:rPr>
          <w:rFonts w:eastAsiaTheme="minorHAnsi" w:cs="CenturyGothic"/>
          <w:szCs w:val="20"/>
          <w:lang w:val="de-DE" w:eastAsia="en-US"/>
        </w:rPr>
        <w:t>Der Malteserorden ist neutral, unparteiisch und unpolitisch. Er unterhält diplomatische Beziehungen zu 115 Staaten, offizielle Beziehungen zu fünf weiteren Staaten und Botschafterbeziehungen zur Europäischen Union. Er hat ständigen Beobachterstatus bei den Vereinten Nationen und ist in den wichtigsten internationalen Organisationen vertreten. Seit 1834 hat die Regierung des Souveränen Malteser-Ritter-Ordens ihren Sitz in Rom. Fra' John Dunlap ist der 81. Großmeister. </w:t>
      </w:r>
    </w:p>
    <w:p w14:paraId="06E9012A" w14:textId="113F02DF" w:rsidR="00616CDD" w:rsidRPr="00616CDD" w:rsidRDefault="00BD028D" w:rsidP="00BD028D">
      <w:pPr>
        <w:jc w:val="both"/>
        <w:rPr>
          <w:rFonts w:eastAsiaTheme="minorHAnsi" w:cs="CenturyGothic"/>
          <w:szCs w:val="20"/>
          <w:lang w:val="de-DE" w:eastAsia="en-US"/>
        </w:rPr>
      </w:pPr>
      <w:r w:rsidRPr="00BD028D">
        <w:rPr>
          <w:rFonts w:eastAsiaTheme="minorHAnsi" w:cs="CenturyGothic"/>
          <w:szCs w:val="20"/>
          <w:lang w:val="de-DE" w:eastAsia="en-US"/>
        </w:rPr>
        <w:t>www.orderofmalta.int/de</w:t>
      </w:r>
    </w:p>
    <w:p w14:paraId="33DE5045" w14:textId="77777777" w:rsidR="00616CDD" w:rsidRPr="00616CDD" w:rsidRDefault="00616CDD" w:rsidP="00616CDD">
      <w:pPr>
        <w:jc w:val="both"/>
        <w:rPr>
          <w:rFonts w:eastAsiaTheme="minorHAnsi" w:cs="CenturyGothic"/>
          <w:szCs w:val="20"/>
          <w:lang w:val="de-DE" w:eastAsia="en-US"/>
        </w:rPr>
      </w:pPr>
    </w:p>
    <w:p w14:paraId="6F251FCC" w14:textId="3CE95570" w:rsidR="00616CDD" w:rsidRDefault="00616CDD" w:rsidP="00616CDD">
      <w:pPr>
        <w:rPr>
          <w:rFonts w:eastAsiaTheme="minorHAnsi" w:cs="CenturyGothic"/>
          <w:szCs w:val="20"/>
          <w:lang w:val="de-DE" w:eastAsia="en-US"/>
        </w:rPr>
      </w:pPr>
    </w:p>
    <w:p w14:paraId="09B3B556" w14:textId="0FB50EDC" w:rsidR="0098258C" w:rsidRDefault="0098258C" w:rsidP="00616CDD">
      <w:pPr>
        <w:rPr>
          <w:rFonts w:eastAsiaTheme="minorHAnsi" w:cs="CenturyGothic"/>
          <w:szCs w:val="20"/>
          <w:lang w:val="de-DE" w:eastAsia="en-US"/>
        </w:rPr>
      </w:pPr>
    </w:p>
    <w:p w14:paraId="14C2A768" w14:textId="0FB40F6E" w:rsidR="0098258C" w:rsidRDefault="0098258C" w:rsidP="00616CDD">
      <w:pPr>
        <w:rPr>
          <w:rFonts w:eastAsiaTheme="minorHAnsi" w:cs="CenturyGothic"/>
          <w:szCs w:val="20"/>
          <w:lang w:val="de-DE" w:eastAsia="en-US"/>
        </w:rPr>
      </w:pPr>
    </w:p>
    <w:p w14:paraId="456F95D3" w14:textId="4211F401" w:rsidR="0098258C" w:rsidRDefault="0098258C" w:rsidP="00616CDD">
      <w:pPr>
        <w:rPr>
          <w:rFonts w:eastAsiaTheme="minorHAnsi" w:cs="CenturyGothic"/>
          <w:szCs w:val="20"/>
          <w:lang w:val="de-DE" w:eastAsia="en-US"/>
        </w:rPr>
      </w:pPr>
    </w:p>
    <w:p w14:paraId="260A590F" w14:textId="77777777" w:rsidR="0098258C" w:rsidRDefault="0098258C" w:rsidP="00616CDD">
      <w:pPr>
        <w:rPr>
          <w:rFonts w:eastAsiaTheme="minorHAnsi" w:cs="CenturyGothic"/>
          <w:szCs w:val="20"/>
          <w:lang w:val="de-DE" w:eastAsia="en-US"/>
        </w:rPr>
      </w:pPr>
    </w:p>
    <w:p w14:paraId="118CF332" w14:textId="473C7249" w:rsidR="0098258C" w:rsidRDefault="0098258C" w:rsidP="00616CDD">
      <w:pPr>
        <w:rPr>
          <w:rFonts w:eastAsiaTheme="minorHAnsi" w:cs="CenturyGothic"/>
          <w:szCs w:val="20"/>
          <w:lang w:val="de-DE" w:eastAsia="en-US"/>
        </w:rPr>
      </w:pPr>
    </w:p>
    <w:p w14:paraId="13299065" w14:textId="61C747FA" w:rsidR="0098258C" w:rsidRDefault="0098258C" w:rsidP="00616CDD">
      <w:pPr>
        <w:rPr>
          <w:rFonts w:eastAsiaTheme="minorHAnsi" w:cs="CenturyGothic"/>
          <w:szCs w:val="20"/>
          <w:lang w:val="de-DE" w:eastAsia="en-US"/>
        </w:rPr>
      </w:pPr>
    </w:p>
    <w:p w14:paraId="403F58CB" w14:textId="051C695C" w:rsidR="0098258C" w:rsidRDefault="0098258C" w:rsidP="0098258C">
      <w:pPr>
        <w:tabs>
          <w:tab w:val="left" w:pos="1190"/>
        </w:tabs>
        <w:rPr>
          <w:rFonts w:eastAsiaTheme="minorHAnsi" w:cs="CenturyGothic"/>
          <w:szCs w:val="20"/>
          <w:lang w:val="de-DE" w:eastAsia="en-US"/>
        </w:rPr>
      </w:pPr>
      <w:r>
        <w:rPr>
          <w:rFonts w:eastAsiaTheme="minorHAnsi" w:cs="CenturyGothic"/>
          <w:szCs w:val="20"/>
          <w:lang w:val="de-DE" w:eastAsia="en-US"/>
        </w:rPr>
        <w:tab/>
      </w:r>
    </w:p>
    <w:p w14:paraId="450F66AE" w14:textId="77777777" w:rsidR="0098258C" w:rsidRDefault="0098258C" w:rsidP="00616CDD">
      <w:pPr>
        <w:rPr>
          <w:rFonts w:eastAsiaTheme="minorHAnsi" w:cs="CenturyGothic"/>
          <w:szCs w:val="20"/>
          <w:lang w:val="de-DE" w:eastAsia="en-US"/>
        </w:rPr>
      </w:pPr>
    </w:p>
    <w:p w14:paraId="7086B63D" w14:textId="77777777" w:rsidR="0098258C" w:rsidRDefault="0098258C" w:rsidP="00616CDD">
      <w:pPr>
        <w:rPr>
          <w:rFonts w:eastAsiaTheme="minorHAnsi" w:cs="CenturyGothic"/>
          <w:szCs w:val="20"/>
          <w:lang w:val="de-DE" w:eastAsia="en-US"/>
        </w:rPr>
      </w:pPr>
    </w:p>
    <w:p w14:paraId="4FE66678" w14:textId="77777777" w:rsidR="0098258C" w:rsidRDefault="0098258C" w:rsidP="00616CDD">
      <w:pPr>
        <w:rPr>
          <w:rFonts w:eastAsiaTheme="minorHAnsi" w:cs="CenturyGothic"/>
          <w:szCs w:val="20"/>
          <w:lang w:val="de-DE" w:eastAsia="en-US"/>
        </w:rPr>
      </w:pPr>
    </w:p>
    <w:p w14:paraId="762B12AF" w14:textId="7CF17B7F" w:rsidR="00616CDD" w:rsidRDefault="00616CDD" w:rsidP="00616CDD">
      <w:pPr>
        <w:rPr>
          <w:rFonts w:eastAsiaTheme="minorHAnsi" w:cs="CenturyGothic"/>
          <w:szCs w:val="20"/>
          <w:lang w:val="de-DE" w:eastAsia="en-US"/>
        </w:rPr>
      </w:pPr>
    </w:p>
    <w:p w14:paraId="4D269906" w14:textId="6C820356" w:rsidR="00616CDD" w:rsidRDefault="00616CDD" w:rsidP="00616CDD">
      <w:pPr>
        <w:rPr>
          <w:rFonts w:eastAsiaTheme="minorHAnsi" w:cs="CenturyGothic"/>
          <w:szCs w:val="20"/>
          <w:lang w:val="de-DE" w:eastAsia="en-US"/>
        </w:rPr>
      </w:pPr>
    </w:p>
    <w:p w14:paraId="34FD1966" w14:textId="4E252138" w:rsidR="00616CDD" w:rsidRDefault="00616CDD" w:rsidP="00616CDD">
      <w:pPr>
        <w:rPr>
          <w:rFonts w:eastAsiaTheme="minorHAnsi" w:cs="CenturyGothic"/>
          <w:szCs w:val="20"/>
          <w:lang w:val="de-DE" w:eastAsia="en-US"/>
        </w:rPr>
      </w:pPr>
    </w:p>
    <w:p w14:paraId="3F7B9409" w14:textId="59738360" w:rsidR="00616CDD" w:rsidRDefault="00616CDD" w:rsidP="00616CDD">
      <w:pPr>
        <w:rPr>
          <w:rFonts w:eastAsiaTheme="minorHAnsi" w:cs="CenturyGothic"/>
          <w:szCs w:val="20"/>
          <w:lang w:val="de-DE" w:eastAsia="en-US"/>
        </w:rPr>
      </w:pPr>
    </w:p>
    <w:p w14:paraId="0A140A7D" w14:textId="29D1DED5" w:rsidR="00616CDD" w:rsidRDefault="00616CDD" w:rsidP="00616CDD">
      <w:pPr>
        <w:rPr>
          <w:rFonts w:eastAsiaTheme="minorHAnsi" w:cs="CenturyGothic"/>
          <w:szCs w:val="20"/>
          <w:lang w:val="de-DE" w:eastAsia="en-US"/>
        </w:rPr>
      </w:pPr>
    </w:p>
    <w:p w14:paraId="4911D3E4" w14:textId="680BFD5A" w:rsidR="00616CDD" w:rsidRDefault="00616CDD" w:rsidP="00616CDD">
      <w:pPr>
        <w:rPr>
          <w:rFonts w:eastAsiaTheme="minorHAnsi" w:cs="CenturyGothic"/>
          <w:szCs w:val="20"/>
          <w:lang w:val="de-DE" w:eastAsia="en-US"/>
        </w:rPr>
      </w:pPr>
    </w:p>
    <w:p w14:paraId="6C16DF97" w14:textId="28C27C18" w:rsidR="00616CDD" w:rsidRDefault="00616CDD" w:rsidP="00616CDD">
      <w:pPr>
        <w:rPr>
          <w:rFonts w:eastAsiaTheme="minorHAnsi" w:cs="CenturyGothic"/>
          <w:szCs w:val="20"/>
          <w:lang w:val="de-DE" w:eastAsia="en-US"/>
        </w:rPr>
      </w:pPr>
    </w:p>
    <w:p w14:paraId="60C6D8E8" w14:textId="50B43BA8" w:rsidR="00616CDD" w:rsidRDefault="00616CDD" w:rsidP="00616CDD">
      <w:pPr>
        <w:rPr>
          <w:rFonts w:eastAsiaTheme="minorHAnsi" w:cs="CenturyGothic"/>
          <w:szCs w:val="20"/>
          <w:lang w:val="de-DE" w:eastAsia="en-US"/>
        </w:rPr>
      </w:pPr>
    </w:p>
    <w:p w14:paraId="00D938E0" w14:textId="0A265DA9" w:rsidR="00616CDD" w:rsidRDefault="00616CDD" w:rsidP="00616CDD">
      <w:pPr>
        <w:rPr>
          <w:rFonts w:eastAsiaTheme="minorHAnsi" w:cs="CenturyGothic"/>
          <w:szCs w:val="20"/>
          <w:lang w:val="de-DE" w:eastAsia="en-US"/>
        </w:rPr>
      </w:pPr>
    </w:p>
    <w:p w14:paraId="7134FBF2" w14:textId="77777777" w:rsidR="00AD764B" w:rsidRPr="00302D78" w:rsidRDefault="00AD764B" w:rsidP="00302D78">
      <w:pPr>
        <w:rPr>
          <w:lang w:val="de-DE"/>
        </w:rPr>
      </w:pPr>
    </w:p>
    <w:sectPr w:rsidR="00AD764B" w:rsidRPr="00302D78" w:rsidSect="00176AD2">
      <w:footerReference w:type="default" r:id="rId11"/>
      <w:headerReference w:type="first" r:id="rId12"/>
      <w:footerReference w:type="first" r:id="rId13"/>
      <w:type w:val="continuous"/>
      <w:pgSz w:w="11906" w:h="16838"/>
      <w:pgMar w:top="2104" w:right="1418" w:bottom="1985" w:left="1418" w:header="709" w:footer="56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97B094" w14:textId="77777777" w:rsidR="00BE1E30" w:rsidRDefault="00BE1E30" w:rsidP="00570BEA">
      <w:pPr>
        <w:spacing w:line="240" w:lineRule="auto"/>
      </w:pPr>
      <w:r>
        <w:separator/>
      </w:r>
    </w:p>
  </w:endnote>
  <w:endnote w:type="continuationSeparator" w:id="0">
    <w:p w14:paraId="4ED9C804" w14:textId="77777777" w:rsidR="00BE1E30" w:rsidRDefault="00BE1E30" w:rsidP="00570BE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enturyGothic">
    <w:altName w:val="Calibri"/>
    <w:charset w:val="00"/>
    <w:family w:val="swiss"/>
    <w:pitch w:val="default"/>
    <w:sig w:usb0="00000003" w:usb1="00000000" w:usb2="00000000" w:usb3="00000000" w:csb0="00000001" w:csb1="00000000"/>
  </w:font>
  <w:font w:name="CenturyGothic-Bold">
    <w:altName w:val="Calibri"/>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F205F5" w14:textId="43737717" w:rsidR="0036497C" w:rsidRPr="00744E3B" w:rsidRDefault="0036497C" w:rsidP="00397807">
    <w:pPr>
      <w:tabs>
        <w:tab w:val="left" w:pos="3060"/>
        <w:tab w:val="left" w:pos="3540"/>
        <w:tab w:val="left" w:pos="4248"/>
        <w:tab w:val="left" w:pos="4956"/>
        <w:tab w:val="left" w:pos="5812"/>
      </w:tabs>
      <w:autoSpaceDE w:val="0"/>
      <w:autoSpaceDN w:val="0"/>
      <w:adjustRightInd w:val="0"/>
      <w:spacing w:line="240" w:lineRule="auto"/>
      <w:ind w:right="-428" w:hanging="360"/>
      <w:rPr>
        <w:rFonts w:ascii="CenturyGothic" w:eastAsiaTheme="minorHAnsi" w:hAnsi="CenturyGothic" w:cs="CenturyGothic"/>
        <w:b/>
        <w:bCs/>
        <w:color w:val="FF0000"/>
        <w:sz w:val="24"/>
        <w:szCs w:val="24"/>
        <w:lang w:eastAsia="en-US"/>
      </w:rPr>
    </w:pPr>
    <w:r w:rsidRPr="00744E3B">
      <w:rPr>
        <w:rFonts w:eastAsiaTheme="minorHAnsi" w:cs="CenturyGothic-Bold"/>
        <w:b/>
        <w:bCs/>
        <w:noProof/>
        <w:sz w:val="18"/>
        <w:szCs w:val="18"/>
        <w:lang w:val="de-DE" w:eastAsia="de-DE"/>
      </w:rPr>
      <mc:AlternateContent>
        <mc:Choice Requires="wps">
          <w:drawing>
            <wp:anchor distT="0" distB="0" distL="114300" distR="114300" simplePos="0" relativeHeight="251668480" behindDoc="0" locked="0" layoutInCell="1" allowOverlap="1" wp14:anchorId="60DF066D" wp14:editId="6706800E">
              <wp:simplePos x="0" y="0"/>
              <wp:positionH relativeFrom="column">
                <wp:posOffset>-519431</wp:posOffset>
              </wp:positionH>
              <wp:positionV relativeFrom="paragraph">
                <wp:posOffset>42545</wp:posOffset>
              </wp:positionV>
              <wp:extent cx="45719" cy="1279525"/>
              <wp:effectExtent l="0" t="0" r="12065" b="15875"/>
              <wp:wrapNone/>
              <wp:docPr id="9" name="Rechteck 9"/>
              <wp:cNvGraphicFramePr/>
              <a:graphic xmlns:a="http://schemas.openxmlformats.org/drawingml/2006/main">
                <a:graphicData uri="http://schemas.microsoft.com/office/word/2010/wordprocessingShape">
                  <wps:wsp>
                    <wps:cNvSpPr/>
                    <wps:spPr>
                      <a:xfrm flipH="1">
                        <a:off x="0" y="0"/>
                        <a:ext cx="45719" cy="1279525"/>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1CEF3C8" id="Rechteck 9" o:spid="_x0000_s1026" style="position:absolute;margin-left:-40.9pt;margin-top:3.35pt;width:3.6pt;height:100.75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" fillcolor="red" strokecolor="red" strokeweight="2pt"/>
          </w:pict>
        </mc:Fallback>
      </mc:AlternateContent>
    </w:r>
    <w:r w:rsidR="00C1198A" w:rsidRPr="00744E3B">
      <w:rPr>
        <w:rFonts w:eastAsiaTheme="minorHAnsi" w:cs="CenturyGothic-Bold"/>
        <w:b/>
        <w:bCs/>
        <w:sz w:val="18"/>
        <w:szCs w:val="18"/>
        <w:lang w:eastAsia="en-US"/>
      </w:rPr>
      <w:t xml:space="preserve">MALTESER </w:t>
    </w:r>
    <w:r w:rsidR="00C1198A">
      <w:rPr>
        <w:rFonts w:eastAsiaTheme="minorHAnsi" w:cs="CenturyGothic-Bold"/>
        <w:b/>
        <w:bCs/>
        <w:sz w:val="18"/>
        <w:szCs w:val="18"/>
        <w:lang w:eastAsia="en-US"/>
      </w:rPr>
      <w:t>Kinderhilfe GmbH</w:t>
    </w:r>
    <w:r w:rsidR="00C1198A" w:rsidRPr="00744E3B">
      <w:rPr>
        <w:rFonts w:eastAsiaTheme="minorHAnsi" w:cs="CenturyGothic-Bold"/>
        <w:b/>
        <w:bCs/>
        <w:sz w:val="18"/>
        <w:szCs w:val="18"/>
        <w:lang w:eastAsia="en-US"/>
      </w:rPr>
      <w:tab/>
    </w:r>
    <w:r w:rsidR="00C1198A" w:rsidRPr="00744E3B">
      <w:rPr>
        <w:rFonts w:eastAsiaTheme="minorHAnsi" w:cs="CenturyGothic-Bold"/>
        <w:b/>
        <w:bCs/>
        <w:sz w:val="18"/>
        <w:szCs w:val="18"/>
        <w:lang w:eastAsia="en-US"/>
      </w:rPr>
      <w:tab/>
    </w:r>
    <w:r w:rsidR="00C1198A" w:rsidRPr="001A4F01">
      <w:rPr>
        <w:rFonts w:ascii="CenturyGothic" w:eastAsiaTheme="minorHAnsi" w:hAnsi="CenturyGothic" w:cs="CenturyGothic"/>
        <w:sz w:val="18"/>
        <w:szCs w:val="18"/>
        <w:lang w:eastAsia="en-US"/>
      </w:rPr>
      <w:t>T: +</w:t>
    </w:r>
    <w:r w:rsidR="00C1198A">
      <w:rPr>
        <w:rFonts w:ascii="CenturyGothic" w:eastAsiaTheme="minorHAnsi" w:hAnsi="CenturyGothic" w:cs="CenturyGothic"/>
        <w:sz w:val="18"/>
        <w:szCs w:val="18"/>
        <w:lang w:eastAsia="en-US"/>
      </w:rPr>
      <w:t>43 7472 98 201</w:t>
    </w:r>
    <w:r w:rsidR="00C1198A">
      <w:rPr>
        <w:rFonts w:ascii="CenturyGothic" w:eastAsiaTheme="minorHAnsi" w:hAnsi="CenturyGothic" w:cs="CenturyGothic"/>
        <w:sz w:val="18"/>
        <w:szCs w:val="18"/>
        <w:lang w:eastAsia="en-US"/>
      </w:rPr>
      <w:tab/>
    </w:r>
    <w:r w:rsidR="00C1198A">
      <w:rPr>
        <w:rFonts w:ascii="CenturyGothic" w:eastAsiaTheme="minorHAnsi" w:hAnsi="CenturyGothic" w:cs="CenturyGothic"/>
        <w:sz w:val="18"/>
        <w:szCs w:val="18"/>
        <w:lang w:eastAsia="en-US"/>
      </w:rPr>
      <w:tab/>
    </w:r>
    <w:r w:rsidR="00A53F43">
      <w:rPr>
        <w:rFonts w:ascii="CenturyGothic" w:eastAsiaTheme="minorHAnsi" w:hAnsi="CenturyGothic" w:cs="CenturyGothic"/>
        <w:sz w:val="18"/>
        <w:szCs w:val="18"/>
        <w:lang w:eastAsia="en-US"/>
      </w:rPr>
      <w:tab/>
    </w:r>
    <w:r w:rsidR="00C1198A" w:rsidRPr="00744E3B">
      <w:rPr>
        <w:rFonts w:ascii="CenturyGothic" w:eastAsiaTheme="minorHAnsi" w:hAnsi="CenturyGothic" w:cs="CenturyGothic"/>
        <w:b/>
        <w:bCs/>
        <w:color w:val="FF0000"/>
        <w:sz w:val="24"/>
        <w:szCs w:val="24"/>
        <w:lang w:eastAsia="en-US"/>
      </w:rPr>
      <w:t>www.malteser</w:t>
    </w:r>
    <w:r w:rsidR="00C1198A">
      <w:rPr>
        <w:rFonts w:ascii="CenturyGothic" w:eastAsiaTheme="minorHAnsi" w:hAnsi="CenturyGothic" w:cs="CenturyGothic"/>
        <w:b/>
        <w:bCs/>
        <w:color w:val="FF0000"/>
        <w:sz w:val="24"/>
        <w:szCs w:val="24"/>
        <w:lang w:eastAsia="en-US"/>
      </w:rPr>
      <w:t>-kinderhilfe.at</w:t>
    </w:r>
  </w:p>
  <w:p w14:paraId="27DB6C7C" w14:textId="25B64BC8" w:rsidR="0036497C" w:rsidRPr="001A4F01" w:rsidRDefault="0036497C" w:rsidP="0036497C">
    <w:pPr>
      <w:tabs>
        <w:tab w:val="left" w:pos="3060"/>
      </w:tabs>
      <w:autoSpaceDE w:val="0"/>
      <w:autoSpaceDN w:val="0"/>
      <w:adjustRightInd w:val="0"/>
      <w:spacing w:line="240" w:lineRule="auto"/>
      <w:ind w:right="-830" w:hanging="360"/>
      <w:rPr>
        <w:rFonts w:eastAsiaTheme="minorHAnsi" w:cs="CenturyGothic-Bold"/>
        <w:sz w:val="18"/>
        <w:szCs w:val="18"/>
        <w:lang w:eastAsia="en-US"/>
      </w:rPr>
    </w:pPr>
    <w:r w:rsidRPr="001C55B4">
      <w:rPr>
        <w:rFonts w:eastAsiaTheme="minorHAnsi" w:cs="CenturyGothic"/>
        <w:b/>
        <w:sz w:val="18"/>
        <w:szCs w:val="18"/>
        <w:lang w:eastAsia="en-US"/>
      </w:rPr>
      <w:t>Hilde Umdasch Haus</w:t>
    </w:r>
    <w:r w:rsidRPr="001A4F01">
      <w:rPr>
        <w:rFonts w:eastAsiaTheme="minorHAnsi" w:cs="CenturyGothic-Bold"/>
        <w:sz w:val="18"/>
        <w:szCs w:val="18"/>
        <w:lang w:eastAsia="en-US"/>
      </w:rPr>
      <w:tab/>
    </w:r>
    <w:r w:rsidRPr="001A4F01">
      <w:rPr>
        <w:rFonts w:eastAsiaTheme="minorHAnsi" w:cs="CenturyGothic-Bold"/>
        <w:sz w:val="18"/>
        <w:szCs w:val="18"/>
        <w:lang w:eastAsia="en-US"/>
      </w:rPr>
      <w:tab/>
    </w:r>
    <w:r w:rsidRPr="001A4F01">
      <w:rPr>
        <w:rFonts w:ascii="CenturyGothic" w:eastAsiaTheme="minorHAnsi" w:hAnsi="CenturyGothic" w:cs="CenturyGothic"/>
        <w:sz w:val="18"/>
        <w:szCs w:val="18"/>
        <w:lang w:eastAsia="en-US"/>
      </w:rPr>
      <w:t xml:space="preserve">F: +43 </w:t>
    </w:r>
    <w:r>
      <w:rPr>
        <w:rFonts w:ascii="CenturyGothic" w:eastAsiaTheme="minorHAnsi" w:hAnsi="CenturyGothic" w:cs="CenturyGothic"/>
        <w:sz w:val="18"/>
        <w:szCs w:val="18"/>
        <w:lang w:eastAsia="en-US"/>
      </w:rPr>
      <w:t>7472 98 201-50</w:t>
    </w:r>
  </w:p>
  <w:p w14:paraId="27DD9AC7" w14:textId="25A2628A" w:rsidR="0036497C" w:rsidRPr="001A4F01" w:rsidRDefault="0036497C" w:rsidP="0036497C">
    <w:pPr>
      <w:tabs>
        <w:tab w:val="left" w:pos="3060"/>
      </w:tabs>
      <w:autoSpaceDE w:val="0"/>
      <w:autoSpaceDN w:val="0"/>
      <w:adjustRightInd w:val="0"/>
      <w:spacing w:line="240" w:lineRule="auto"/>
      <w:ind w:right="-830" w:hanging="360"/>
      <w:rPr>
        <w:rFonts w:eastAsiaTheme="minorHAnsi" w:cs="CenturyGothic-Bold"/>
        <w:sz w:val="18"/>
        <w:szCs w:val="18"/>
        <w:lang w:eastAsia="en-US"/>
      </w:rPr>
    </w:pPr>
    <w:r>
      <w:rPr>
        <w:rFonts w:eastAsiaTheme="minorHAnsi" w:cs="CenturyGothic"/>
        <w:sz w:val="18"/>
        <w:szCs w:val="18"/>
        <w:lang w:eastAsia="en-US"/>
      </w:rPr>
      <w:t>Stefan Fadinger Straße 34</w:t>
    </w:r>
    <w:r w:rsidRPr="001A4F01">
      <w:rPr>
        <w:rFonts w:eastAsiaTheme="minorHAnsi" w:cs="CenturyGothic"/>
        <w:sz w:val="18"/>
        <w:szCs w:val="18"/>
        <w:lang w:eastAsia="en-US"/>
      </w:rPr>
      <w:tab/>
    </w:r>
    <w:r w:rsidRPr="001A4F01">
      <w:rPr>
        <w:rFonts w:eastAsiaTheme="minorHAnsi" w:cs="CenturyGothic"/>
        <w:sz w:val="18"/>
        <w:szCs w:val="18"/>
        <w:lang w:eastAsia="en-US"/>
      </w:rPr>
      <w:tab/>
    </w:r>
    <w:r w:rsidRPr="001A4F01">
      <w:rPr>
        <w:rFonts w:ascii="CenturyGothic" w:eastAsiaTheme="minorHAnsi" w:hAnsi="CenturyGothic" w:cs="CenturyGothic"/>
        <w:sz w:val="18"/>
        <w:szCs w:val="18"/>
        <w:lang w:eastAsia="en-US"/>
      </w:rPr>
      <w:t xml:space="preserve">E: </w:t>
    </w:r>
    <w:r>
      <w:rPr>
        <w:rFonts w:ascii="CenturyGothic" w:eastAsiaTheme="minorHAnsi" w:hAnsi="CenturyGothic" w:cs="CenturyGothic"/>
        <w:sz w:val="18"/>
        <w:szCs w:val="18"/>
        <w:lang w:eastAsia="en-US"/>
      </w:rPr>
      <w:t>office</w:t>
    </w:r>
    <w:r w:rsidR="00397807">
      <w:rPr>
        <w:rFonts w:ascii="CenturyGothic" w:eastAsiaTheme="minorHAnsi" w:hAnsi="CenturyGothic" w:cs="CenturyGothic"/>
        <w:sz w:val="18"/>
        <w:szCs w:val="18"/>
        <w:lang w:eastAsia="en-US"/>
      </w:rPr>
      <w:t>@malteser-kinderhilfe.at</w:t>
    </w:r>
  </w:p>
  <w:p w14:paraId="7B8793F0" w14:textId="77777777" w:rsidR="0036497C" w:rsidRDefault="0036497C" w:rsidP="0036497C">
    <w:pPr>
      <w:pStyle w:val="Fuzeile"/>
      <w:tabs>
        <w:tab w:val="left" w:pos="3060"/>
      </w:tabs>
      <w:ind w:right="-830" w:hanging="360"/>
      <w:rPr>
        <w:rFonts w:eastAsiaTheme="minorHAnsi" w:cs="CenturyGothic"/>
        <w:sz w:val="18"/>
        <w:szCs w:val="18"/>
        <w:lang w:eastAsia="en-US"/>
      </w:rPr>
    </w:pPr>
    <w:r>
      <w:rPr>
        <w:rFonts w:eastAsiaTheme="minorHAnsi" w:cs="CenturyGothic"/>
        <w:sz w:val="18"/>
        <w:szCs w:val="18"/>
        <w:lang w:eastAsia="en-US"/>
      </w:rPr>
      <w:t>3300 Amstetten</w:t>
    </w:r>
  </w:p>
  <w:p w14:paraId="1B43619D" w14:textId="77777777" w:rsidR="0036497C" w:rsidRPr="001A4F01" w:rsidRDefault="0036497C" w:rsidP="0036497C">
    <w:pPr>
      <w:pStyle w:val="Fuzeile"/>
      <w:tabs>
        <w:tab w:val="left" w:pos="3060"/>
      </w:tabs>
      <w:ind w:right="-830" w:hanging="360"/>
      <w:rPr>
        <w:rFonts w:eastAsiaTheme="minorHAnsi" w:cs="CenturyGothic"/>
        <w:sz w:val="18"/>
        <w:szCs w:val="18"/>
        <w:lang w:eastAsia="en-US"/>
      </w:rPr>
    </w:pPr>
  </w:p>
  <w:p w14:paraId="72359D7B" w14:textId="7F6B7E9C" w:rsidR="005A1BC9" w:rsidRPr="0036497C" w:rsidRDefault="0036497C" w:rsidP="0036497C">
    <w:pPr>
      <w:pStyle w:val="Fuzeile"/>
      <w:ind w:right="-569" w:hanging="360"/>
      <w:rPr>
        <w:sz w:val="18"/>
        <w:szCs w:val="18"/>
      </w:rPr>
    </w:pPr>
    <w:r w:rsidRPr="0036497C">
      <w:rPr>
        <w:rFonts w:ascii="CenturyGothic" w:eastAsiaTheme="minorHAnsi" w:hAnsi="CenturyGothic" w:cs="CenturyGothic"/>
        <w:sz w:val="18"/>
        <w:szCs w:val="18"/>
        <w:lang w:eastAsia="en-US"/>
      </w:rPr>
      <w:t>ERSTE</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BANK</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der</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Öster.</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Sparkassen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AG</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IBAN:</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AT32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2011</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1827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9642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5000</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BIC: GIBAATWWXXX</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FB-Nr.:</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FN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437323y</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2B9E28" w14:textId="7777A149" w:rsidR="00744E3B" w:rsidRPr="00744E3B" w:rsidRDefault="00744E3B" w:rsidP="00E75730">
    <w:pPr>
      <w:tabs>
        <w:tab w:val="left" w:pos="3060"/>
        <w:tab w:val="left" w:pos="3540"/>
        <w:tab w:val="left" w:pos="4248"/>
        <w:tab w:val="left" w:pos="5812"/>
      </w:tabs>
      <w:autoSpaceDE w:val="0"/>
      <w:autoSpaceDN w:val="0"/>
      <w:adjustRightInd w:val="0"/>
      <w:spacing w:line="240" w:lineRule="auto"/>
      <w:ind w:right="-428" w:hanging="360"/>
      <w:rPr>
        <w:rFonts w:ascii="CenturyGothic" w:eastAsiaTheme="minorHAnsi" w:hAnsi="CenturyGothic" w:cs="CenturyGothic"/>
        <w:b/>
        <w:bCs/>
        <w:color w:val="FF0000"/>
        <w:sz w:val="24"/>
        <w:szCs w:val="24"/>
        <w:lang w:eastAsia="en-US"/>
      </w:rPr>
    </w:pPr>
    <w:r w:rsidRPr="00744E3B">
      <w:rPr>
        <w:rFonts w:eastAsiaTheme="minorHAnsi" w:cs="CenturyGothic-Bold"/>
        <w:b/>
        <w:bCs/>
        <w:noProof/>
        <w:sz w:val="18"/>
        <w:szCs w:val="18"/>
        <w:lang w:val="de-DE" w:eastAsia="de-DE"/>
      </w:rPr>
      <mc:AlternateContent>
        <mc:Choice Requires="wps">
          <w:drawing>
            <wp:anchor distT="0" distB="0" distL="114300" distR="114300" simplePos="0" relativeHeight="251660288" behindDoc="0" locked="0" layoutInCell="1" allowOverlap="1" wp14:anchorId="5778997F" wp14:editId="48A58729">
              <wp:simplePos x="0" y="0"/>
              <wp:positionH relativeFrom="column">
                <wp:posOffset>-519431</wp:posOffset>
              </wp:positionH>
              <wp:positionV relativeFrom="paragraph">
                <wp:posOffset>42545</wp:posOffset>
              </wp:positionV>
              <wp:extent cx="45719" cy="1279525"/>
              <wp:effectExtent l="0" t="0" r="12065" b="15875"/>
              <wp:wrapNone/>
              <wp:docPr id="5" name="Rechteck 5"/>
              <wp:cNvGraphicFramePr/>
              <a:graphic xmlns:a="http://schemas.openxmlformats.org/drawingml/2006/main">
                <a:graphicData uri="http://schemas.microsoft.com/office/word/2010/wordprocessingShape">
                  <wps:wsp>
                    <wps:cNvSpPr/>
                    <wps:spPr>
                      <a:xfrm flipH="1">
                        <a:off x="0" y="0"/>
                        <a:ext cx="45719" cy="1279525"/>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7309338" id="Rechteck 5" o:spid="_x0000_s1026" style="position:absolute;margin-left:-40.9pt;margin-top:3.35pt;width:3.6pt;height:100.75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" fillcolor="red" strokecolor="red" strokeweight="2pt"/>
          </w:pict>
        </mc:Fallback>
      </mc:AlternateContent>
    </w:r>
    <w:r w:rsidRPr="00744E3B">
      <w:rPr>
        <w:rFonts w:eastAsiaTheme="minorHAnsi" w:cs="CenturyGothic-Bold"/>
        <w:b/>
        <w:bCs/>
        <w:sz w:val="18"/>
        <w:szCs w:val="18"/>
        <w:lang w:eastAsia="en-US"/>
      </w:rPr>
      <w:t xml:space="preserve">MALTESER </w:t>
    </w:r>
    <w:r w:rsidR="003A3036">
      <w:rPr>
        <w:rFonts w:eastAsiaTheme="minorHAnsi" w:cs="CenturyGothic-Bold"/>
        <w:b/>
        <w:bCs/>
        <w:sz w:val="18"/>
        <w:szCs w:val="18"/>
        <w:lang w:eastAsia="en-US"/>
      </w:rPr>
      <w:t>Kinderhilfe GmbH</w:t>
    </w:r>
    <w:r w:rsidRPr="00744E3B">
      <w:rPr>
        <w:rFonts w:eastAsiaTheme="minorHAnsi" w:cs="CenturyGothic-Bold"/>
        <w:b/>
        <w:bCs/>
        <w:sz w:val="18"/>
        <w:szCs w:val="18"/>
        <w:lang w:eastAsia="en-US"/>
      </w:rPr>
      <w:tab/>
    </w:r>
    <w:r w:rsidRPr="00744E3B">
      <w:rPr>
        <w:rFonts w:eastAsiaTheme="minorHAnsi" w:cs="CenturyGothic-Bold"/>
        <w:b/>
        <w:bCs/>
        <w:sz w:val="18"/>
        <w:szCs w:val="18"/>
        <w:lang w:eastAsia="en-US"/>
      </w:rPr>
      <w:tab/>
    </w:r>
    <w:r w:rsidRPr="001A4F01">
      <w:rPr>
        <w:rFonts w:ascii="CenturyGothic" w:eastAsiaTheme="minorHAnsi" w:hAnsi="CenturyGothic" w:cs="CenturyGothic"/>
        <w:sz w:val="18"/>
        <w:szCs w:val="18"/>
        <w:lang w:eastAsia="en-US"/>
      </w:rPr>
      <w:t>T: +</w:t>
    </w:r>
    <w:r w:rsidR="003A3036">
      <w:rPr>
        <w:rFonts w:ascii="CenturyGothic" w:eastAsiaTheme="minorHAnsi" w:hAnsi="CenturyGothic" w:cs="CenturyGothic"/>
        <w:sz w:val="18"/>
        <w:szCs w:val="18"/>
        <w:lang w:eastAsia="en-US"/>
      </w:rPr>
      <w:t xml:space="preserve">43 </w:t>
    </w:r>
    <w:r w:rsidR="00A53F43">
      <w:rPr>
        <w:rFonts w:ascii="CenturyGothic" w:eastAsiaTheme="minorHAnsi" w:hAnsi="CenturyGothic" w:cs="CenturyGothic"/>
        <w:sz w:val="18"/>
        <w:szCs w:val="18"/>
        <w:lang w:eastAsia="en-US"/>
      </w:rPr>
      <w:t>7472 98 201</w:t>
    </w:r>
    <w:r w:rsidR="00A53F43">
      <w:rPr>
        <w:rFonts w:ascii="CenturyGothic" w:eastAsiaTheme="minorHAnsi" w:hAnsi="CenturyGothic" w:cs="CenturyGothic"/>
        <w:sz w:val="18"/>
        <w:szCs w:val="18"/>
        <w:lang w:eastAsia="en-US"/>
      </w:rPr>
      <w:tab/>
    </w:r>
    <w:r w:rsidR="00A53F43">
      <w:rPr>
        <w:rFonts w:ascii="CenturyGothic" w:eastAsiaTheme="minorHAnsi" w:hAnsi="CenturyGothic" w:cs="CenturyGothic"/>
        <w:sz w:val="18"/>
        <w:szCs w:val="18"/>
        <w:lang w:eastAsia="en-US"/>
      </w:rPr>
      <w:tab/>
    </w:r>
    <w:r w:rsidRPr="00744E3B">
      <w:rPr>
        <w:rFonts w:ascii="CenturyGothic" w:eastAsiaTheme="minorHAnsi" w:hAnsi="CenturyGothic" w:cs="CenturyGothic"/>
        <w:b/>
        <w:bCs/>
        <w:color w:val="FF0000"/>
        <w:sz w:val="24"/>
        <w:szCs w:val="24"/>
        <w:lang w:eastAsia="en-US"/>
      </w:rPr>
      <w:t>www.malteser</w:t>
    </w:r>
    <w:r w:rsidR="00E75730">
      <w:rPr>
        <w:rFonts w:ascii="CenturyGothic" w:eastAsiaTheme="minorHAnsi" w:hAnsi="CenturyGothic" w:cs="CenturyGothic"/>
        <w:b/>
        <w:bCs/>
        <w:color w:val="FF0000"/>
        <w:sz w:val="24"/>
        <w:szCs w:val="24"/>
        <w:lang w:eastAsia="en-US"/>
      </w:rPr>
      <w:t>-kinderhilfe.at</w:t>
    </w:r>
  </w:p>
  <w:p w14:paraId="655F4509" w14:textId="1118C707" w:rsidR="00744E3B" w:rsidRPr="001A4F01" w:rsidRDefault="0036497C" w:rsidP="00744E3B">
    <w:pPr>
      <w:tabs>
        <w:tab w:val="left" w:pos="3060"/>
      </w:tabs>
      <w:autoSpaceDE w:val="0"/>
      <w:autoSpaceDN w:val="0"/>
      <w:adjustRightInd w:val="0"/>
      <w:spacing w:line="240" w:lineRule="auto"/>
      <w:ind w:right="-830" w:hanging="360"/>
      <w:rPr>
        <w:rFonts w:eastAsiaTheme="minorHAnsi" w:cs="CenturyGothic-Bold"/>
        <w:sz w:val="18"/>
        <w:szCs w:val="18"/>
        <w:lang w:eastAsia="en-US"/>
      </w:rPr>
    </w:pPr>
    <w:r w:rsidRPr="001C55B4">
      <w:rPr>
        <w:rFonts w:eastAsiaTheme="minorHAnsi" w:cs="CenturyGothic"/>
        <w:b/>
        <w:sz w:val="18"/>
        <w:szCs w:val="18"/>
        <w:lang w:eastAsia="en-US"/>
      </w:rPr>
      <w:t>Hilde Umdasch Haus</w:t>
    </w:r>
    <w:r w:rsidR="00744E3B" w:rsidRPr="001A4F01">
      <w:rPr>
        <w:rFonts w:eastAsiaTheme="minorHAnsi" w:cs="CenturyGothic-Bold"/>
        <w:sz w:val="18"/>
        <w:szCs w:val="18"/>
        <w:lang w:eastAsia="en-US"/>
      </w:rPr>
      <w:tab/>
    </w:r>
    <w:r w:rsidR="00744E3B" w:rsidRPr="001A4F01">
      <w:rPr>
        <w:rFonts w:eastAsiaTheme="minorHAnsi" w:cs="CenturyGothic-Bold"/>
        <w:sz w:val="18"/>
        <w:szCs w:val="18"/>
        <w:lang w:eastAsia="en-US"/>
      </w:rPr>
      <w:tab/>
    </w:r>
    <w:r w:rsidR="00744E3B" w:rsidRPr="001A4F01">
      <w:rPr>
        <w:rFonts w:ascii="CenturyGothic" w:eastAsiaTheme="minorHAnsi" w:hAnsi="CenturyGothic" w:cs="CenturyGothic"/>
        <w:sz w:val="18"/>
        <w:szCs w:val="18"/>
        <w:lang w:eastAsia="en-US"/>
      </w:rPr>
      <w:t xml:space="preserve">F: +43 </w:t>
    </w:r>
    <w:r w:rsidR="001C55B4">
      <w:rPr>
        <w:rFonts w:ascii="CenturyGothic" w:eastAsiaTheme="minorHAnsi" w:hAnsi="CenturyGothic" w:cs="CenturyGothic"/>
        <w:sz w:val="18"/>
        <w:szCs w:val="18"/>
        <w:lang w:eastAsia="en-US"/>
      </w:rPr>
      <w:t>7472 98 201-</w:t>
    </w:r>
    <w:r>
      <w:rPr>
        <w:rFonts w:ascii="CenturyGothic" w:eastAsiaTheme="minorHAnsi" w:hAnsi="CenturyGothic" w:cs="CenturyGothic"/>
        <w:sz w:val="18"/>
        <w:szCs w:val="18"/>
        <w:lang w:eastAsia="en-US"/>
      </w:rPr>
      <w:t>50</w:t>
    </w:r>
  </w:p>
  <w:p w14:paraId="12E868AD" w14:textId="7006AFEB" w:rsidR="00744E3B" w:rsidRPr="001A4F01" w:rsidRDefault="0036497C" w:rsidP="00744E3B">
    <w:pPr>
      <w:tabs>
        <w:tab w:val="left" w:pos="3060"/>
      </w:tabs>
      <w:autoSpaceDE w:val="0"/>
      <w:autoSpaceDN w:val="0"/>
      <w:adjustRightInd w:val="0"/>
      <w:spacing w:line="240" w:lineRule="auto"/>
      <w:ind w:right="-830" w:hanging="360"/>
      <w:rPr>
        <w:rFonts w:eastAsiaTheme="minorHAnsi" w:cs="CenturyGothic-Bold"/>
        <w:sz w:val="18"/>
        <w:szCs w:val="18"/>
        <w:lang w:eastAsia="en-US"/>
      </w:rPr>
    </w:pPr>
    <w:r>
      <w:rPr>
        <w:rFonts w:eastAsiaTheme="minorHAnsi" w:cs="CenturyGothic"/>
        <w:sz w:val="18"/>
        <w:szCs w:val="18"/>
        <w:lang w:eastAsia="en-US"/>
      </w:rPr>
      <w:t>Stefan Fadinger Straße 34</w:t>
    </w:r>
    <w:r w:rsidR="00744E3B" w:rsidRPr="001A4F01">
      <w:rPr>
        <w:rFonts w:eastAsiaTheme="minorHAnsi" w:cs="CenturyGothic"/>
        <w:sz w:val="18"/>
        <w:szCs w:val="18"/>
        <w:lang w:eastAsia="en-US"/>
      </w:rPr>
      <w:tab/>
    </w:r>
    <w:r w:rsidR="00744E3B" w:rsidRPr="001A4F01">
      <w:rPr>
        <w:rFonts w:eastAsiaTheme="minorHAnsi" w:cs="CenturyGothic"/>
        <w:sz w:val="18"/>
        <w:szCs w:val="18"/>
        <w:lang w:eastAsia="en-US"/>
      </w:rPr>
      <w:tab/>
    </w:r>
    <w:r w:rsidR="00744E3B" w:rsidRPr="001A4F01">
      <w:rPr>
        <w:rFonts w:ascii="CenturyGothic" w:eastAsiaTheme="minorHAnsi" w:hAnsi="CenturyGothic" w:cs="CenturyGothic"/>
        <w:sz w:val="18"/>
        <w:szCs w:val="18"/>
        <w:lang w:eastAsia="en-US"/>
      </w:rPr>
      <w:t xml:space="preserve">E: </w:t>
    </w:r>
    <w:r w:rsidR="00612148">
      <w:rPr>
        <w:rFonts w:ascii="CenturyGothic" w:eastAsiaTheme="minorHAnsi" w:hAnsi="CenturyGothic" w:cs="CenturyGothic"/>
        <w:sz w:val="18"/>
        <w:szCs w:val="18"/>
        <w:lang w:eastAsia="en-US"/>
      </w:rPr>
      <w:t>office</w:t>
    </w:r>
    <w:r w:rsidR="00744E3B" w:rsidRPr="001A4F01">
      <w:rPr>
        <w:rFonts w:ascii="CenturyGothic" w:eastAsiaTheme="minorHAnsi" w:hAnsi="CenturyGothic" w:cs="CenturyGothic"/>
        <w:sz w:val="18"/>
        <w:szCs w:val="18"/>
        <w:lang w:eastAsia="en-US"/>
      </w:rPr>
      <w:t>@malteser</w:t>
    </w:r>
    <w:r w:rsidR="00E75730">
      <w:rPr>
        <w:rFonts w:ascii="CenturyGothic" w:eastAsiaTheme="minorHAnsi" w:hAnsi="CenturyGothic" w:cs="CenturyGothic"/>
        <w:sz w:val="18"/>
        <w:szCs w:val="18"/>
        <w:lang w:eastAsia="en-US"/>
      </w:rPr>
      <w:t>-kinderhilfe.at</w:t>
    </w:r>
  </w:p>
  <w:p w14:paraId="3B988D81" w14:textId="4AC3B9D0" w:rsidR="00744E3B" w:rsidRDefault="0036497C" w:rsidP="00744E3B">
    <w:pPr>
      <w:pStyle w:val="Fuzeile"/>
      <w:tabs>
        <w:tab w:val="left" w:pos="3060"/>
      </w:tabs>
      <w:ind w:right="-830" w:hanging="360"/>
      <w:rPr>
        <w:rFonts w:eastAsiaTheme="minorHAnsi" w:cs="CenturyGothic"/>
        <w:sz w:val="18"/>
        <w:szCs w:val="18"/>
        <w:lang w:eastAsia="en-US"/>
      </w:rPr>
    </w:pPr>
    <w:r>
      <w:rPr>
        <w:rFonts w:eastAsiaTheme="minorHAnsi" w:cs="CenturyGothic"/>
        <w:sz w:val="18"/>
        <w:szCs w:val="18"/>
        <w:lang w:eastAsia="en-US"/>
      </w:rPr>
      <w:t>3300 Amstetten</w:t>
    </w:r>
  </w:p>
  <w:p w14:paraId="7B97D55E" w14:textId="77777777" w:rsidR="004E7F96" w:rsidRPr="001A4F01" w:rsidRDefault="004E7F96" w:rsidP="00744E3B">
    <w:pPr>
      <w:pStyle w:val="Fuzeile"/>
      <w:tabs>
        <w:tab w:val="left" w:pos="3060"/>
      </w:tabs>
      <w:ind w:right="-830" w:hanging="360"/>
      <w:rPr>
        <w:rFonts w:eastAsiaTheme="minorHAnsi" w:cs="CenturyGothic"/>
        <w:sz w:val="18"/>
        <w:szCs w:val="18"/>
        <w:lang w:eastAsia="en-US"/>
      </w:rPr>
    </w:pPr>
  </w:p>
  <w:p w14:paraId="3E4AB385" w14:textId="04084144" w:rsidR="00744E3B" w:rsidRPr="0036497C" w:rsidRDefault="0036497C" w:rsidP="00612148">
    <w:pPr>
      <w:pStyle w:val="Fuzeile"/>
      <w:ind w:right="-569" w:hanging="360"/>
      <w:rPr>
        <w:sz w:val="18"/>
        <w:szCs w:val="18"/>
      </w:rPr>
    </w:pPr>
    <w:r w:rsidRPr="0036497C">
      <w:rPr>
        <w:rFonts w:ascii="CenturyGothic" w:eastAsiaTheme="minorHAnsi" w:hAnsi="CenturyGothic" w:cs="CenturyGothic"/>
        <w:sz w:val="18"/>
        <w:szCs w:val="18"/>
        <w:lang w:eastAsia="en-US"/>
      </w:rPr>
      <w:t>ERSTE</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BANK</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der</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Öster.</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Sparkassen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AG</w:t>
    </w:r>
    <w:r>
      <w:rPr>
        <w:rFonts w:ascii="CenturyGothic" w:eastAsiaTheme="minorHAnsi" w:hAnsi="CenturyGothic" w:cs="CenturyGothic"/>
        <w:sz w:val="18"/>
        <w:szCs w:val="18"/>
        <w:lang w:eastAsia="en-US"/>
      </w:rPr>
      <w:t xml:space="preserve"> </w:t>
    </w:r>
    <w:r w:rsidR="00744E3B" w:rsidRPr="0036497C">
      <w:rPr>
        <w:rFonts w:ascii="CenturyGothic" w:eastAsiaTheme="minorHAnsi" w:hAnsi="CenturyGothic" w:cs="CenturyGothic"/>
        <w:sz w:val="18"/>
        <w:szCs w:val="18"/>
        <w:lang w:eastAsia="en-US"/>
      </w:rPr>
      <w:t xml:space="preserve"> </w:t>
    </w:r>
    <w:r>
      <w:rPr>
        <w:rFonts w:ascii="CenturyGothic" w:eastAsiaTheme="minorHAnsi" w:hAnsi="CenturyGothic" w:cs="CenturyGothic"/>
        <w:sz w:val="18"/>
        <w:szCs w:val="18"/>
        <w:lang w:eastAsia="en-US"/>
      </w:rPr>
      <w:t xml:space="preserve"> </w:t>
    </w:r>
    <w:r w:rsidR="00744E3B" w:rsidRPr="0036497C">
      <w:rPr>
        <w:rFonts w:ascii="CenturyGothic" w:eastAsiaTheme="minorHAnsi" w:hAnsi="CenturyGothic" w:cs="CenturyGothic"/>
        <w:sz w:val="18"/>
        <w:szCs w:val="18"/>
        <w:lang w:eastAsia="en-US"/>
      </w:rPr>
      <w:t>|</w:t>
    </w:r>
    <w:r>
      <w:rPr>
        <w:rFonts w:ascii="CenturyGothic" w:eastAsiaTheme="minorHAnsi" w:hAnsi="CenturyGothic" w:cs="CenturyGothic"/>
        <w:sz w:val="18"/>
        <w:szCs w:val="18"/>
        <w:lang w:eastAsia="en-US"/>
      </w:rPr>
      <w:t xml:space="preserve"> </w:t>
    </w:r>
    <w:r w:rsidR="00744E3B" w:rsidRPr="0036497C">
      <w:rPr>
        <w:rFonts w:ascii="CenturyGothic" w:eastAsiaTheme="minorHAnsi" w:hAnsi="CenturyGothic" w:cs="CenturyGothic"/>
        <w:sz w:val="18"/>
        <w:szCs w:val="18"/>
        <w:lang w:eastAsia="en-US"/>
      </w:rPr>
      <w:t xml:space="preserve">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I</w:t>
    </w:r>
    <w:r w:rsidR="00744E3B" w:rsidRPr="0036497C">
      <w:rPr>
        <w:rFonts w:ascii="CenturyGothic" w:eastAsiaTheme="minorHAnsi" w:hAnsi="CenturyGothic" w:cs="CenturyGothic"/>
        <w:sz w:val="18"/>
        <w:szCs w:val="18"/>
        <w:lang w:eastAsia="en-US"/>
      </w:rPr>
      <w:t>BAN:</w:t>
    </w:r>
    <w:r>
      <w:rPr>
        <w:rFonts w:ascii="CenturyGothic" w:eastAsiaTheme="minorHAnsi" w:hAnsi="CenturyGothic" w:cs="CenturyGothic"/>
        <w:sz w:val="18"/>
        <w:szCs w:val="18"/>
        <w:lang w:eastAsia="en-US"/>
      </w:rPr>
      <w:t xml:space="preserve"> </w:t>
    </w:r>
    <w:r w:rsidR="00744E3B" w:rsidRPr="0036497C">
      <w:rPr>
        <w:rFonts w:ascii="CenturyGothic" w:eastAsiaTheme="minorHAnsi" w:hAnsi="CenturyGothic" w:cs="CenturyGothic"/>
        <w:sz w:val="18"/>
        <w:szCs w:val="18"/>
        <w:lang w:eastAsia="en-US"/>
      </w:rPr>
      <w:t xml:space="preserve"> </w:t>
    </w:r>
    <w:r w:rsidR="00612148" w:rsidRPr="0036497C">
      <w:rPr>
        <w:rFonts w:ascii="CenturyGothic" w:eastAsiaTheme="minorHAnsi" w:hAnsi="CenturyGothic" w:cs="CenturyGothic"/>
        <w:sz w:val="18"/>
        <w:szCs w:val="18"/>
        <w:lang w:eastAsia="en-US"/>
      </w:rPr>
      <w:t>AT</w:t>
    </w:r>
    <w:r w:rsidRPr="0036497C">
      <w:rPr>
        <w:rFonts w:ascii="CenturyGothic" w:eastAsiaTheme="minorHAnsi" w:hAnsi="CenturyGothic" w:cs="CenturyGothic"/>
        <w:sz w:val="18"/>
        <w:szCs w:val="18"/>
        <w:lang w:eastAsia="en-US"/>
      </w:rPr>
      <w:t xml:space="preserve">32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2011</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 1827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 xml:space="preserve">9642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5000</w:t>
    </w:r>
    <w:r>
      <w:rPr>
        <w:rFonts w:ascii="CenturyGothic" w:eastAsiaTheme="minorHAnsi" w:hAnsi="CenturyGothic" w:cs="CenturyGothic"/>
        <w:sz w:val="18"/>
        <w:szCs w:val="18"/>
        <w:lang w:eastAsia="en-US"/>
      </w:rPr>
      <w:t xml:space="preserve">   </w:t>
    </w:r>
    <w:r w:rsidR="00744E3B" w:rsidRPr="0036497C">
      <w:rPr>
        <w:rFonts w:ascii="CenturyGothic" w:eastAsiaTheme="minorHAnsi" w:hAnsi="CenturyGothic" w:cs="CenturyGothic"/>
        <w:sz w:val="18"/>
        <w:szCs w:val="18"/>
        <w:lang w:eastAsia="en-US"/>
      </w:rPr>
      <w:t>|</w:t>
    </w:r>
    <w:r>
      <w:rPr>
        <w:rFonts w:ascii="CenturyGothic" w:eastAsiaTheme="minorHAnsi" w:hAnsi="CenturyGothic" w:cs="CenturyGothic"/>
        <w:sz w:val="18"/>
        <w:szCs w:val="18"/>
        <w:lang w:eastAsia="en-US"/>
      </w:rPr>
      <w:t xml:space="preserve"> </w:t>
    </w:r>
    <w:r w:rsidR="00744E3B" w:rsidRPr="0036497C">
      <w:rPr>
        <w:rFonts w:ascii="CenturyGothic" w:eastAsiaTheme="minorHAnsi" w:hAnsi="CenturyGothic" w:cs="CenturyGothic"/>
        <w:sz w:val="18"/>
        <w:szCs w:val="18"/>
        <w:lang w:eastAsia="en-US"/>
      </w:rPr>
      <w:t xml:space="preserve"> </w:t>
    </w:r>
    <w:r>
      <w:rPr>
        <w:rFonts w:ascii="CenturyGothic" w:eastAsiaTheme="minorHAnsi" w:hAnsi="CenturyGothic" w:cs="CenturyGothic"/>
        <w:sz w:val="18"/>
        <w:szCs w:val="18"/>
        <w:lang w:eastAsia="en-US"/>
      </w:rPr>
      <w:t xml:space="preserve"> </w:t>
    </w:r>
    <w:r w:rsidR="00744E3B" w:rsidRPr="0036497C">
      <w:rPr>
        <w:rFonts w:ascii="CenturyGothic" w:eastAsiaTheme="minorHAnsi" w:hAnsi="CenturyGothic" w:cs="CenturyGothic"/>
        <w:sz w:val="18"/>
        <w:szCs w:val="18"/>
        <w:lang w:eastAsia="en-US"/>
      </w:rPr>
      <w:t xml:space="preserve">BIC: </w:t>
    </w:r>
    <w:r w:rsidRPr="0036497C">
      <w:rPr>
        <w:rFonts w:ascii="CenturyGothic" w:eastAsiaTheme="minorHAnsi" w:hAnsi="CenturyGothic" w:cs="CenturyGothic"/>
        <w:sz w:val="18"/>
        <w:szCs w:val="18"/>
        <w:lang w:eastAsia="en-US"/>
      </w:rPr>
      <w:t>GIBAATWWXXX</w:t>
    </w:r>
    <w:r>
      <w:rPr>
        <w:rFonts w:ascii="CenturyGothic" w:eastAsiaTheme="minorHAnsi" w:hAnsi="CenturyGothic" w:cs="CenturyGothic"/>
        <w:sz w:val="18"/>
        <w:szCs w:val="18"/>
        <w:lang w:eastAsia="en-US"/>
      </w:rPr>
      <w:t xml:space="preserve">  </w:t>
    </w:r>
    <w:r w:rsidR="00612148" w:rsidRPr="0036497C">
      <w:rPr>
        <w:rFonts w:ascii="CenturyGothic" w:eastAsiaTheme="minorHAnsi" w:hAnsi="CenturyGothic" w:cs="CenturyGothic"/>
        <w:sz w:val="18"/>
        <w:szCs w:val="18"/>
        <w:lang w:eastAsia="en-US"/>
      </w:rPr>
      <w:t xml:space="preserve"> </w:t>
    </w:r>
    <w:r w:rsidR="00744E3B" w:rsidRPr="0036497C">
      <w:rPr>
        <w:rFonts w:ascii="CenturyGothic" w:eastAsiaTheme="minorHAnsi" w:hAnsi="CenturyGothic" w:cs="CenturyGothic"/>
        <w:sz w:val="18"/>
        <w:szCs w:val="18"/>
        <w:lang w:eastAsia="en-US"/>
      </w:rPr>
      <w:t>|</w:t>
    </w:r>
    <w:r>
      <w:rPr>
        <w:rFonts w:ascii="CenturyGothic" w:eastAsiaTheme="minorHAnsi" w:hAnsi="CenturyGothic" w:cs="CenturyGothic"/>
        <w:sz w:val="18"/>
        <w:szCs w:val="18"/>
        <w:lang w:eastAsia="en-US"/>
      </w:rPr>
      <w:t xml:space="preserve">  </w:t>
    </w:r>
    <w:r w:rsidR="00744E3B" w:rsidRPr="0036497C">
      <w:rPr>
        <w:rFonts w:ascii="CenturyGothic" w:eastAsiaTheme="minorHAnsi" w:hAnsi="CenturyGothic" w:cs="CenturyGothic"/>
        <w:sz w:val="18"/>
        <w:szCs w:val="18"/>
        <w:lang w:eastAsia="en-US"/>
      </w:rPr>
      <w:t xml:space="preserve"> </w:t>
    </w:r>
    <w:r w:rsidR="00612148" w:rsidRPr="0036497C">
      <w:rPr>
        <w:rFonts w:ascii="CenturyGothic" w:eastAsiaTheme="minorHAnsi" w:hAnsi="CenturyGothic" w:cs="CenturyGothic"/>
        <w:sz w:val="18"/>
        <w:szCs w:val="18"/>
        <w:lang w:eastAsia="en-US"/>
      </w:rPr>
      <w:t>FB-Nr.:</w:t>
    </w:r>
    <w:r>
      <w:rPr>
        <w:rFonts w:ascii="CenturyGothic" w:eastAsiaTheme="minorHAnsi" w:hAnsi="CenturyGothic" w:cs="CenturyGothic"/>
        <w:sz w:val="18"/>
        <w:szCs w:val="18"/>
        <w:lang w:eastAsia="en-US"/>
      </w:rPr>
      <w:t xml:space="preserve"> </w:t>
    </w:r>
    <w:r w:rsidR="00612148" w:rsidRPr="0036497C">
      <w:rPr>
        <w:rFonts w:ascii="CenturyGothic" w:eastAsiaTheme="minorHAnsi" w:hAnsi="CenturyGothic" w:cs="CenturyGothic"/>
        <w:sz w:val="18"/>
        <w:szCs w:val="18"/>
        <w:lang w:eastAsia="en-US"/>
      </w:rPr>
      <w:t xml:space="preserve"> FN </w:t>
    </w:r>
    <w:r>
      <w:rPr>
        <w:rFonts w:ascii="CenturyGothic" w:eastAsiaTheme="minorHAnsi" w:hAnsi="CenturyGothic" w:cs="CenturyGothic"/>
        <w:sz w:val="18"/>
        <w:szCs w:val="18"/>
        <w:lang w:eastAsia="en-US"/>
      </w:rPr>
      <w:t xml:space="preserve"> </w:t>
    </w:r>
    <w:r w:rsidRPr="0036497C">
      <w:rPr>
        <w:rFonts w:ascii="CenturyGothic" w:eastAsiaTheme="minorHAnsi" w:hAnsi="CenturyGothic" w:cs="CenturyGothic"/>
        <w:sz w:val="18"/>
        <w:szCs w:val="18"/>
        <w:lang w:eastAsia="en-US"/>
      </w:rPr>
      <w:t>437323y</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5A92A2" w14:textId="77777777" w:rsidR="00BE1E30" w:rsidRDefault="00BE1E30" w:rsidP="00570BEA">
      <w:pPr>
        <w:spacing w:line="240" w:lineRule="auto"/>
      </w:pPr>
      <w:r>
        <w:separator/>
      </w:r>
    </w:p>
  </w:footnote>
  <w:footnote w:type="continuationSeparator" w:id="0">
    <w:p w14:paraId="39980AF9" w14:textId="77777777" w:rsidR="00BE1E30" w:rsidRDefault="00BE1E30" w:rsidP="00570BE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E0D990" w14:textId="697B94E7" w:rsidR="00744E3B" w:rsidRDefault="003A3036">
    <w:pPr>
      <w:pStyle w:val="Kopfzeile"/>
    </w:pPr>
    <w:r>
      <w:rPr>
        <w:noProof/>
        <w:lang w:val="de-DE" w:eastAsia="de-DE"/>
      </w:rPr>
      <w:drawing>
        <wp:anchor distT="0" distB="0" distL="114300" distR="114300" simplePos="0" relativeHeight="251666432" behindDoc="0" locked="0" layoutInCell="1" allowOverlap="1" wp14:anchorId="0B26060D" wp14:editId="0C3CB407">
          <wp:simplePos x="0" y="0"/>
          <wp:positionH relativeFrom="rightMargin">
            <wp:posOffset>-2098040</wp:posOffset>
          </wp:positionH>
          <wp:positionV relativeFrom="topMargin">
            <wp:posOffset>333375</wp:posOffset>
          </wp:positionV>
          <wp:extent cx="2850515" cy="772795"/>
          <wp:effectExtent l="0" t="0" r="6985" b="8255"/>
          <wp:wrapThrough wrapText="bothSides">
            <wp:wrapPolygon edited="0">
              <wp:start x="0" y="0"/>
              <wp:lineTo x="0" y="21298"/>
              <wp:lineTo x="21509" y="21298"/>
              <wp:lineTo x="21509" y="0"/>
              <wp:lineTo x="0" y="0"/>
            </wp:wrapPolygon>
          </wp:wrapThrough>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0515" cy="7727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de-DE" w:eastAsia="de-DE"/>
      </w:rPr>
      <w:drawing>
        <wp:anchor distT="0" distB="0" distL="114300" distR="114300" simplePos="0" relativeHeight="251665408" behindDoc="0" locked="1" layoutInCell="1" allowOverlap="0" wp14:anchorId="21784393" wp14:editId="04D9E602">
          <wp:simplePos x="0" y="0"/>
          <wp:positionH relativeFrom="leftMargin">
            <wp:posOffset>276860</wp:posOffset>
          </wp:positionH>
          <wp:positionV relativeFrom="topMargin">
            <wp:posOffset>199390</wp:posOffset>
          </wp:positionV>
          <wp:extent cx="3495675" cy="1066165"/>
          <wp:effectExtent l="0" t="0" r="9525" b="635"/>
          <wp:wrapThrough wrapText="bothSides">
            <wp:wrapPolygon edited="0">
              <wp:start x="0" y="0"/>
              <wp:lineTo x="0" y="21227"/>
              <wp:lineTo x="21541" y="21227"/>
              <wp:lineTo x="21541" y="0"/>
              <wp:lineTo x="0" y="0"/>
            </wp:wrapPolygon>
          </wp:wrapThrough>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95675" cy="106616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1E5697"/>
    <w:multiLevelType w:val="hybridMultilevel"/>
    <w:tmpl w:val="4AC61E9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4B9645D"/>
    <w:multiLevelType w:val="multilevel"/>
    <w:tmpl w:val="45BCC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46A55A4D"/>
    <w:multiLevelType w:val="hybridMultilevel"/>
    <w:tmpl w:val="ADE82EC4"/>
    <w:lvl w:ilvl="0" w:tplc="0C070001">
      <w:start w:val="19"/>
      <w:numFmt w:val="bullet"/>
      <w:lvlText w:val=""/>
      <w:lvlJc w:val="left"/>
      <w:pPr>
        <w:ind w:left="720" w:hanging="360"/>
      </w:pPr>
      <w:rPr>
        <w:rFonts w:ascii="Symbol" w:eastAsia="Times New Roman" w:hAnsi="Symbol" w:cs="Times New Roman"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58D95783"/>
    <w:multiLevelType w:val="multilevel"/>
    <w:tmpl w:val="FA94C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20E3"/>
    <w:rsid w:val="00015D0B"/>
    <w:rsid w:val="0002307F"/>
    <w:rsid w:val="000231BB"/>
    <w:rsid w:val="000A1685"/>
    <w:rsid w:val="000A5A0E"/>
    <w:rsid w:val="000B5A9E"/>
    <w:rsid w:val="000C70CB"/>
    <w:rsid w:val="000F235E"/>
    <w:rsid w:val="000F24AB"/>
    <w:rsid w:val="000F7F9D"/>
    <w:rsid w:val="00101073"/>
    <w:rsid w:val="0010265B"/>
    <w:rsid w:val="00106D28"/>
    <w:rsid w:val="00116B20"/>
    <w:rsid w:val="00123E52"/>
    <w:rsid w:val="0016721D"/>
    <w:rsid w:val="00176AD2"/>
    <w:rsid w:val="001A2A0F"/>
    <w:rsid w:val="001A4F01"/>
    <w:rsid w:val="001C20E3"/>
    <w:rsid w:val="001C55B4"/>
    <w:rsid w:val="00202977"/>
    <w:rsid w:val="00203522"/>
    <w:rsid w:val="00210F7A"/>
    <w:rsid w:val="002140D6"/>
    <w:rsid w:val="00216B72"/>
    <w:rsid w:val="002213BF"/>
    <w:rsid w:val="00240634"/>
    <w:rsid w:val="00245AA5"/>
    <w:rsid w:val="00255ADC"/>
    <w:rsid w:val="00271B48"/>
    <w:rsid w:val="002B222F"/>
    <w:rsid w:val="00302D78"/>
    <w:rsid w:val="003233A9"/>
    <w:rsid w:val="00331080"/>
    <w:rsid w:val="003315DF"/>
    <w:rsid w:val="003440CE"/>
    <w:rsid w:val="003628F2"/>
    <w:rsid w:val="0036497C"/>
    <w:rsid w:val="003657CD"/>
    <w:rsid w:val="00381465"/>
    <w:rsid w:val="003833E8"/>
    <w:rsid w:val="00397807"/>
    <w:rsid w:val="003A3036"/>
    <w:rsid w:val="003A4DD8"/>
    <w:rsid w:val="003C6A84"/>
    <w:rsid w:val="003D6138"/>
    <w:rsid w:val="003E5188"/>
    <w:rsid w:val="003F1C11"/>
    <w:rsid w:val="003F717F"/>
    <w:rsid w:val="004063C6"/>
    <w:rsid w:val="0044586D"/>
    <w:rsid w:val="00456E80"/>
    <w:rsid w:val="0047636C"/>
    <w:rsid w:val="004B3DC7"/>
    <w:rsid w:val="004E2F29"/>
    <w:rsid w:val="004E7F96"/>
    <w:rsid w:val="00532710"/>
    <w:rsid w:val="00533800"/>
    <w:rsid w:val="005538EA"/>
    <w:rsid w:val="00570BEA"/>
    <w:rsid w:val="00575489"/>
    <w:rsid w:val="00575586"/>
    <w:rsid w:val="00591951"/>
    <w:rsid w:val="00597CFD"/>
    <w:rsid w:val="005A1BC9"/>
    <w:rsid w:val="005A2896"/>
    <w:rsid w:val="005A71AB"/>
    <w:rsid w:val="005B1885"/>
    <w:rsid w:val="005B4466"/>
    <w:rsid w:val="005C38E7"/>
    <w:rsid w:val="005E4BCB"/>
    <w:rsid w:val="005E6678"/>
    <w:rsid w:val="005F4510"/>
    <w:rsid w:val="005F5F16"/>
    <w:rsid w:val="005F5FC0"/>
    <w:rsid w:val="005F69CF"/>
    <w:rsid w:val="00612148"/>
    <w:rsid w:val="00616CDD"/>
    <w:rsid w:val="00620C7C"/>
    <w:rsid w:val="00633DB3"/>
    <w:rsid w:val="00666C14"/>
    <w:rsid w:val="006671BC"/>
    <w:rsid w:val="00670032"/>
    <w:rsid w:val="00670EB9"/>
    <w:rsid w:val="006851D7"/>
    <w:rsid w:val="00694AFC"/>
    <w:rsid w:val="006A48F4"/>
    <w:rsid w:val="006A55DD"/>
    <w:rsid w:val="006B0EF4"/>
    <w:rsid w:val="006B460B"/>
    <w:rsid w:val="006D01E2"/>
    <w:rsid w:val="006D2359"/>
    <w:rsid w:val="0071203E"/>
    <w:rsid w:val="007177B0"/>
    <w:rsid w:val="00731D85"/>
    <w:rsid w:val="00744E3B"/>
    <w:rsid w:val="00747F62"/>
    <w:rsid w:val="0077060A"/>
    <w:rsid w:val="0079158C"/>
    <w:rsid w:val="00792347"/>
    <w:rsid w:val="007D00E4"/>
    <w:rsid w:val="007E3F9E"/>
    <w:rsid w:val="00800AB7"/>
    <w:rsid w:val="00803B97"/>
    <w:rsid w:val="00852B4B"/>
    <w:rsid w:val="0086069E"/>
    <w:rsid w:val="008720A8"/>
    <w:rsid w:val="00874D78"/>
    <w:rsid w:val="0089194A"/>
    <w:rsid w:val="008A35D6"/>
    <w:rsid w:val="008A49C3"/>
    <w:rsid w:val="008A50C4"/>
    <w:rsid w:val="008C0168"/>
    <w:rsid w:val="008E048A"/>
    <w:rsid w:val="00902285"/>
    <w:rsid w:val="0090766B"/>
    <w:rsid w:val="00914311"/>
    <w:rsid w:val="0093568D"/>
    <w:rsid w:val="009375B2"/>
    <w:rsid w:val="00944129"/>
    <w:rsid w:val="00960CC8"/>
    <w:rsid w:val="009639B4"/>
    <w:rsid w:val="00975948"/>
    <w:rsid w:val="0098258C"/>
    <w:rsid w:val="00982DE5"/>
    <w:rsid w:val="00983140"/>
    <w:rsid w:val="009A676A"/>
    <w:rsid w:val="009C44D5"/>
    <w:rsid w:val="009C5053"/>
    <w:rsid w:val="009C7723"/>
    <w:rsid w:val="009E103F"/>
    <w:rsid w:val="009E325A"/>
    <w:rsid w:val="009E3A72"/>
    <w:rsid w:val="009F0752"/>
    <w:rsid w:val="00A30C4F"/>
    <w:rsid w:val="00A53F43"/>
    <w:rsid w:val="00A543BD"/>
    <w:rsid w:val="00A84B95"/>
    <w:rsid w:val="00A907EB"/>
    <w:rsid w:val="00A9181D"/>
    <w:rsid w:val="00A962D3"/>
    <w:rsid w:val="00AA163F"/>
    <w:rsid w:val="00AB38A8"/>
    <w:rsid w:val="00AD08F3"/>
    <w:rsid w:val="00AD1132"/>
    <w:rsid w:val="00AD434F"/>
    <w:rsid w:val="00AD764B"/>
    <w:rsid w:val="00B069EA"/>
    <w:rsid w:val="00B21111"/>
    <w:rsid w:val="00B258E0"/>
    <w:rsid w:val="00B33C50"/>
    <w:rsid w:val="00B462E7"/>
    <w:rsid w:val="00B60959"/>
    <w:rsid w:val="00B61656"/>
    <w:rsid w:val="00B654C9"/>
    <w:rsid w:val="00B65904"/>
    <w:rsid w:val="00B80DD7"/>
    <w:rsid w:val="00BB3A7A"/>
    <w:rsid w:val="00BD028D"/>
    <w:rsid w:val="00BE1E30"/>
    <w:rsid w:val="00BF0952"/>
    <w:rsid w:val="00C040DF"/>
    <w:rsid w:val="00C070B0"/>
    <w:rsid w:val="00C1198A"/>
    <w:rsid w:val="00C26D1F"/>
    <w:rsid w:val="00C45B2E"/>
    <w:rsid w:val="00C46F2B"/>
    <w:rsid w:val="00C55016"/>
    <w:rsid w:val="00C64763"/>
    <w:rsid w:val="00CE4D0F"/>
    <w:rsid w:val="00CF2281"/>
    <w:rsid w:val="00CF6256"/>
    <w:rsid w:val="00D10227"/>
    <w:rsid w:val="00D10274"/>
    <w:rsid w:val="00D15171"/>
    <w:rsid w:val="00D16C02"/>
    <w:rsid w:val="00D57764"/>
    <w:rsid w:val="00D92F4F"/>
    <w:rsid w:val="00DB0964"/>
    <w:rsid w:val="00DB6133"/>
    <w:rsid w:val="00DB6D8B"/>
    <w:rsid w:val="00DF6EA1"/>
    <w:rsid w:val="00E05722"/>
    <w:rsid w:val="00E1527B"/>
    <w:rsid w:val="00E15339"/>
    <w:rsid w:val="00E17451"/>
    <w:rsid w:val="00E22286"/>
    <w:rsid w:val="00E33280"/>
    <w:rsid w:val="00E407B6"/>
    <w:rsid w:val="00E57CB5"/>
    <w:rsid w:val="00E75730"/>
    <w:rsid w:val="00E92CEB"/>
    <w:rsid w:val="00EC080D"/>
    <w:rsid w:val="00ED66F7"/>
    <w:rsid w:val="00F0473D"/>
    <w:rsid w:val="00F43621"/>
    <w:rsid w:val="00F66276"/>
    <w:rsid w:val="00F70A18"/>
    <w:rsid w:val="00F84806"/>
    <w:rsid w:val="00F84F29"/>
    <w:rsid w:val="00F90BA8"/>
    <w:rsid w:val="00FA4A1C"/>
    <w:rsid w:val="00FA6C53"/>
    <w:rsid w:val="00FC19EF"/>
    <w:rsid w:val="00FC7EAB"/>
    <w:rsid w:val="00FE6F13"/>
    <w:rsid w:val="00FF764F"/>
  </w:rsids>
  <m:mathPr>
    <m:mathFont m:val="Cambria Math"/>
    <m:brkBin m:val="before"/>
    <m:brkBinSub m:val="--"/>
    <m:smallFrac m:val="0"/>
    <m:dispDef/>
    <m:lMargin m:val="0"/>
    <m:rMargin m:val="0"/>
    <m:defJc m:val="centerGroup"/>
    <m:wrapIndent m:val="1440"/>
    <m:intLim m:val="subSup"/>
    <m:naryLim m:val="undOvr"/>
  </m:mathPr>
  <w:themeFontLang w:val="de-AT"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4D70B"/>
  <w15:docId w15:val="{0571E3E7-02D0-4320-93C3-6372C89F79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AT"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aliases w:val="Malteser Standard"/>
    <w:qFormat/>
    <w:rsid w:val="00302D78"/>
    <w:pPr>
      <w:spacing w:after="0" w:line="240" w:lineRule="exact"/>
    </w:pPr>
    <w:rPr>
      <w:rFonts w:ascii="Century Gothic" w:eastAsiaTheme="minorEastAsia" w:hAnsi="Century Gothic"/>
      <w:sz w:val="20"/>
      <w:lang w:eastAsia="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570BEA"/>
    <w:pPr>
      <w:tabs>
        <w:tab w:val="center" w:pos="4536"/>
        <w:tab w:val="right" w:pos="9072"/>
      </w:tabs>
      <w:spacing w:line="240" w:lineRule="auto"/>
    </w:pPr>
    <w:rPr>
      <w:rFonts w:eastAsiaTheme="minorHAnsi"/>
      <w:lang w:eastAsia="en-US"/>
    </w:rPr>
  </w:style>
  <w:style w:type="character" w:customStyle="1" w:styleId="KopfzeileZchn">
    <w:name w:val="Kopfzeile Zchn"/>
    <w:basedOn w:val="Absatz-Standardschriftart"/>
    <w:link w:val="Kopfzeile"/>
    <w:uiPriority w:val="99"/>
    <w:rsid w:val="00570BEA"/>
  </w:style>
  <w:style w:type="paragraph" w:styleId="Fuzeile">
    <w:name w:val="footer"/>
    <w:basedOn w:val="Standard"/>
    <w:link w:val="FuzeileZchn"/>
    <w:uiPriority w:val="99"/>
    <w:unhideWhenUsed/>
    <w:rsid w:val="00570BEA"/>
    <w:pPr>
      <w:tabs>
        <w:tab w:val="center" w:pos="4536"/>
        <w:tab w:val="right" w:pos="9072"/>
      </w:tabs>
      <w:spacing w:line="240" w:lineRule="auto"/>
    </w:pPr>
  </w:style>
  <w:style w:type="character" w:customStyle="1" w:styleId="FuzeileZchn">
    <w:name w:val="Fußzeile Zchn"/>
    <w:basedOn w:val="Absatz-Standardschriftart"/>
    <w:link w:val="Fuzeile"/>
    <w:uiPriority w:val="99"/>
    <w:rsid w:val="00570BEA"/>
  </w:style>
  <w:style w:type="paragraph" w:styleId="KeinLeerraum">
    <w:name w:val="No Spacing"/>
    <w:uiPriority w:val="1"/>
    <w:qFormat/>
    <w:rsid w:val="00570BEA"/>
    <w:pPr>
      <w:spacing w:after="0" w:line="240" w:lineRule="auto"/>
    </w:pPr>
  </w:style>
  <w:style w:type="paragraph" w:styleId="Sprechblasentext">
    <w:name w:val="Balloon Text"/>
    <w:basedOn w:val="Standard"/>
    <w:link w:val="SprechblasentextZchn"/>
    <w:uiPriority w:val="99"/>
    <w:semiHidden/>
    <w:unhideWhenUsed/>
    <w:rsid w:val="00591951"/>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591951"/>
    <w:rPr>
      <w:rFonts w:ascii="Tahoma" w:hAnsi="Tahoma" w:cs="Tahoma"/>
      <w:sz w:val="16"/>
      <w:szCs w:val="16"/>
    </w:rPr>
  </w:style>
  <w:style w:type="character" w:styleId="Platzhaltertext">
    <w:name w:val="Placeholder Text"/>
    <w:basedOn w:val="Absatz-Standardschriftart"/>
    <w:uiPriority w:val="99"/>
    <w:semiHidden/>
    <w:rsid w:val="003E5188"/>
    <w:rPr>
      <w:color w:val="808080"/>
    </w:rPr>
  </w:style>
  <w:style w:type="table" w:styleId="Tabellenraster">
    <w:name w:val="Table Grid"/>
    <w:basedOn w:val="NormaleTabelle"/>
    <w:rsid w:val="00240634"/>
    <w:pPr>
      <w:spacing w:after="0" w:line="240" w:lineRule="auto"/>
    </w:pPr>
    <w:rPr>
      <w:rFonts w:ascii="Times New Roman" w:eastAsia="Times New Roman" w:hAnsi="Times New Roman" w:cs="Times New Roman"/>
      <w:sz w:val="20"/>
      <w:szCs w:val="20"/>
      <w:lang w:eastAsia="de-A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ittleresRaster21">
    <w:name w:val="Mittleres Raster 21"/>
    <w:uiPriority w:val="1"/>
    <w:qFormat/>
    <w:rsid w:val="00240634"/>
    <w:pPr>
      <w:spacing w:after="0" w:line="240" w:lineRule="auto"/>
    </w:pPr>
    <w:rPr>
      <w:rFonts w:ascii="Calibri" w:eastAsia="Calibri" w:hAnsi="Calibri" w:cs="Times New Roman"/>
    </w:rPr>
  </w:style>
  <w:style w:type="character" w:styleId="Hyperlink">
    <w:name w:val="Hyperlink"/>
    <w:basedOn w:val="Absatz-Standardschriftart"/>
    <w:uiPriority w:val="99"/>
    <w:unhideWhenUsed/>
    <w:rsid w:val="00616CDD"/>
    <w:rPr>
      <w:color w:val="0000FF" w:themeColor="hyperlink"/>
      <w:u w:val="single"/>
    </w:rPr>
  </w:style>
  <w:style w:type="character" w:customStyle="1" w:styleId="UnresolvedMention">
    <w:name w:val="Unresolved Mention"/>
    <w:basedOn w:val="Absatz-Standardschriftart"/>
    <w:uiPriority w:val="99"/>
    <w:semiHidden/>
    <w:unhideWhenUsed/>
    <w:rsid w:val="00616CDD"/>
    <w:rPr>
      <w:color w:val="605E5C"/>
      <w:shd w:val="clear" w:color="auto" w:fill="E1DFDD"/>
    </w:rPr>
  </w:style>
  <w:style w:type="character" w:styleId="BesuchterLink">
    <w:name w:val="FollowedHyperlink"/>
    <w:basedOn w:val="Absatz-Standardschriftart"/>
    <w:uiPriority w:val="99"/>
    <w:semiHidden/>
    <w:unhideWhenUsed/>
    <w:rsid w:val="00616CD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7173187">
      <w:bodyDiv w:val="1"/>
      <w:marLeft w:val="0"/>
      <w:marRight w:val="0"/>
      <w:marTop w:val="0"/>
      <w:marBottom w:val="0"/>
      <w:divBdr>
        <w:top w:val="none" w:sz="0" w:space="0" w:color="auto"/>
        <w:left w:val="none" w:sz="0" w:space="0" w:color="auto"/>
        <w:bottom w:val="none" w:sz="0" w:space="0" w:color="auto"/>
        <w:right w:val="none" w:sz="0" w:space="0" w:color="auto"/>
      </w:divBdr>
    </w:div>
    <w:div w:id="813788895">
      <w:bodyDiv w:val="1"/>
      <w:marLeft w:val="0"/>
      <w:marRight w:val="0"/>
      <w:marTop w:val="0"/>
      <w:marBottom w:val="0"/>
      <w:divBdr>
        <w:top w:val="none" w:sz="0" w:space="0" w:color="auto"/>
        <w:left w:val="none" w:sz="0" w:space="0" w:color="auto"/>
        <w:bottom w:val="none" w:sz="0" w:space="0" w:color="auto"/>
        <w:right w:val="none" w:sz="0" w:space="0" w:color="auto"/>
      </w:divBdr>
    </w:div>
    <w:div w:id="1148282090">
      <w:bodyDiv w:val="1"/>
      <w:marLeft w:val="0"/>
      <w:marRight w:val="0"/>
      <w:marTop w:val="0"/>
      <w:marBottom w:val="0"/>
      <w:divBdr>
        <w:top w:val="none" w:sz="0" w:space="0" w:color="auto"/>
        <w:left w:val="none" w:sz="0" w:space="0" w:color="auto"/>
        <w:bottom w:val="none" w:sz="0" w:space="0" w:color="auto"/>
        <w:right w:val="none" w:sz="0" w:space="0" w:color="auto"/>
      </w:divBdr>
      <w:divsChild>
        <w:div w:id="661157684">
          <w:marLeft w:val="0"/>
          <w:marRight w:val="0"/>
          <w:marTop w:val="0"/>
          <w:marBottom w:val="0"/>
          <w:divBdr>
            <w:top w:val="none" w:sz="0" w:space="0" w:color="auto"/>
            <w:left w:val="none" w:sz="0" w:space="0" w:color="auto"/>
            <w:bottom w:val="none" w:sz="0" w:space="0" w:color="auto"/>
            <w:right w:val="none" w:sz="0" w:space="0" w:color="auto"/>
          </w:divBdr>
        </w:div>
        <w:div w:id="71142525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ochen.ressel@malteser.at"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D:\Arno\Dokumente\MHDA\A_MHDA_Briefpapier\MHDA_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CA8CBB-5675-455F-81E1-61F053BF8A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MHDA_Briefpapier.dotx</Template>
  <TotalTime>0</TotalTime>
  <Pages>3</Pages>
  <Words>817</Words>
  <Characters>5149</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TU Wien - Studentenversion</Company>
  <LinksUpToDate>false</LinksUpToDate>
  <CharactersWithSpaces>5955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Arno</dc:creator>
  <cp:lastModifiedBy>Jochen Ressel</cp:lastModifiedBy>
  <cp:revision>33</cp:revision>
  <cp:lastPrinted>2026-01-15T13:45:00Z</cp:lastPrinted>
  <dcterms:created xsi:type="dcterms:W3CDTF">2025-09-15T09:02:00Z</dcterms:created>
  <dcterms:modified xsi:type="dcterms:W3CDTF">2026-07-29T09:45:00Z</dcterms:modified>
</cp:coreProperties>
</file>